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57B2B9DE" w:rsidR="00582CE9" w:rsidRDefault="00E53BDE">
      <w:r w:rsidRPr="00582CE9">
        <w:rPr>
          <w:noProof/>
          <w:lang w:eastAsia="pl-PL"/>
        </w:rPr>
        <mc:AlternateContent>
          <mc:Choice Requires="wpg">
            <w:drawing>
              <wp:anchor distT="0" distB="0" distL="228600" distR="228600" simplePos="0" relativeHeight="251658240" behindDoc="0" locked="0" layoutInCell="1" allowOverlap="1" wp14:anchorId="049327FB" wp14:editId="30489F8B">
                <wp:simplePos x="0" y="0"/>
                <wp:positionH relativeFrom="page">
                  <wp:posOffset>342900</wp:posOffset>
                </wp:positionH>
                <wp:positionV relativeFrom="page">
                  <wp:posOffset>389890</wp:posOffset>
                </wp:positionV>
                <wp:extent cx="6972300" cy="9959975"/>
                <wp:effectExtent l="0" t="0" r="0" b="3175"/>
                <wp:wrapSquare wrapText="bothSides"/>
                <wp:docPr id="173" name="Grupa 173"/>
                <wp:cNvGraphicFramePr/>
                <a:graphic xmlns:a="http://schemas.openxmlformats.org/drawingml/2006/main">
                  <a:graphicData uri="http://schemas.microsoft.com/office/word/2010/wordprocessingGroup">
                    <wpg:wgp>
                      <wpg:cNvGrpSpPr/>
                      <wpg:grpSpPr>
                        <a:xfrm>
                          <a:off x="0" y="0"/>
                          <a:ext cx="6972300" cy="9959975"/>
                          <a:chOff x="69000" y="-266144"/>
                          <a:chExt cx="5010294" cy="1970806"/>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66144"/>
                            <a:ext cx="4812469" cy="19708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82D121" w14:textId="77777777" w:rsidR="0038591A" w:rsidRDefault="0038591A" w:rsidP="00283B52">
                              <w:pPr>
                                <w:pStyle w:val="Tytu"/>
                                <w:rPr>
                                  <w:rFonts w:ascii="Verdana" w:hAnsi="Verdana"/>
                                  <w:spacing w:val="0"/>
                                </w:rPr>
                              </w:pPr>
                            </w:p>
                            <w:p w14:paraId="0F5603F1" w14:textId="77777777" w:rsidR="00283B52" w:rsidRPr="00283B52" w:rsidRDefault="00283B52" w:rsidP="00283B52"/>
                            <w:p w14:paraId="53EE4414" w14:textId="77777777" w:rsidR="00F85885" w:rsidRDefault="00F85885" w:rsidP="0061043F">
                              <w:pPr>
                                <w:pStyle w:val="Tytu"/>
                                <w:jc w:val="center"/>
                                <w:rPr>
                                  <w:rFonts w:ascii="Verdana" w:hAnsi="Verdana"/>
                                  <w:spacing w:val="0"/>
                                  <w:sz w:val="40"/>
                                  <w:szCs w:val="40"/>
                                </w:rPr>
                              </w:pPr>
                            </w:p>
                            <w:p w14:paraId="3EDD0450" w14:textId="14CD7A19" w:rsidR="004E5D6B" w:rsidRPr="00737FF1" w:rsidRDefault="005E5AEE" w:rsidP="0061043F">
                              <w:pPr>
                                <w:pStyle w:val="Tytu"/>
                                <w:jc w:val="center"/>
                                <w:rPr>
                                  <w:rFonts w:ascii="Verdana" w:hAnsi="Verdana"/>
                                  <w:spacing w:val="0"/>
                                  <w:sz w:val="40"/>
                                  <w:szCs w:val="40"/>
                                </w:rPr>
                              </w:pPr>
                              <w:r>
                                <w:rPr>
                                  <w:rFonts w:ascii="Verdana" w:hAnsi="Verdana"/>
                                  <w:spacing w:val="0"/>
                                  <w:sz w:val="40"/>
                                  <w:szCs w:val="40"/>
                                </w:rPr>
                                <w:t xml:space="preserve">ZAŁĄCZNIKI DO </w:t>
                              </w:r>
                              <w:r w:rsidR="004E5D6B" w:rsidRPr="00737FF1">
                                <w:rPr>
                                  <w:rFonts w:ascii="Verdana" w:hAnsi="Verdana"/>
                                  <w:spacing w:val="0"/>
                                  <w:sz w:val="40"/>
                                  <w:szCs w:val="40"/>
                                </w:rPr>
                                <w:t>SPECYFIKACJ</w:t>
                              </w:r>
                              <w:r>
                                <w:rPr>
                                  <w:rFonts w:ascii="Verdana" w:hAnsi="Verdana"/>
                                  <w:spacing w:val="0"/>
                                  <w:sz w:val="40"/>
                                  <w:szCs w:val="40"/>
                                </w:rPr>
                                <w:t>I</w:t>
                              </w:r>
                              <w:r w:rsidR="004E5D6B" w:rsidRPr="00737FF1">
                                <w:rPr>
                                  <w:rFonts w:ascii="Verdana" w:hAnsi="Verdana"/>
                                  <w:spacing w:val="0"/>
                                  <w:sz w:val="40"/>
                                  <w:szCs w:val="40"/>
                                </w:rPr>
                                <w:t xml:space="preserve"> WARUNKÓW ZAMÓWIENIA (SWZ)</w:t>
                              </w:r>
                            </w:p>
                            <w:p w14:paraId="3FFB34B9" w14:textId="77777777" w:rsidR="004E5D6B" w:rsidRPr="007C620E" w:rsidRDefault="004E5D6B" w:rsidP="006E100D">
                              <w:pPr>
                                <w:pStyle w:val="Tytu"/>
                                <w:rPr>
                                  <w:rFonts w:ascii="Verdana" w:hAnsi="Verdana"/>
                                  <w:spacing w:val="0"/>
                                </w:rPr>
                              </w:pPr>
                            </w:p>
                            <w:p w14:paraId="0B7584BB" w14:textId="3A75084D" w:rsidR="00C73AC0" w:rsidRPr="007C620E" w:rsidRDefault="004E5D6B" w:rsidP="00505047">
                              <w:pPr>
                                <w:pStyle w:val="PODTYTU"/>
                                <w:spacing w:before="400"/>
                                <w:jc w:val="center"/>
                                <w:rPr>
                                  <w:rFonts w:ascii="Verdana" w:hAnsi="Verdana"/>
                                </w:rPr>
                              </w:pPr>
                              <w:r w:rsidRPr="007C620E">
                                <w:rPr>
                                  <w:rFonts w:ascii="Verdana" w:hAnsi="Verdana"/>
                                </w:rPr>
                                <w:t>POSTĘPOWANIE ZAKUPOWE                                                                 O UDZIELENIE ZAMÓWIENIA NIEPUBLICZNEGO                                    na podstawie Procedury Ogólnej Zakupów GK PGE (PROG</w:t>
                              </w:r>
                              <w:r w:rsidR="00B660DC">
                                <w:rPr>
                                  <w:rFonts w:ascii="Verdana" w:hAnsi="Verdana"/>
                                </w:rPr>
                                <w:t> </w:t>
                              </w:r>
                              <w:r w:rsidRPr="007C620E">
                                <w:rPr>
                                  <w:rFonts w:ascii="Verdana" w:hAnsi="Verdana"/>
                                </w:rPr>
                                <w:t>00096/</w:t>
                              </w:r>
                              <w:r w:rsidR="007C620E" w:rsidRPr="007C620E">
                                <w:rPr>
                                  <w:rFonts w:ascii="Verdana" w:hAnsi="Verdana"/>
                                </w:rPr>
                                <w:t>I</w:t>
                              </w:r>
                              <w:r w:rsidRPr="007C620E">
                                <w:rPr>
                                  <w:rFonts w:ascii="Verdana" w:hAnsi="Verdana"/>
                                </w:rPr>
                                <w:t>)</w:t>
                              </w:r>
                            </w:p>
                            <w:p w14:paraId="3B27C963" w14:textId="7F77397D" w:rsidR="004E5D6B" w:rsidRDefault="004E5D6B" w:rsidP="00737FF1">
                              <w:pPr>
                                <w:pStyle w:val="PODTYTU"/>
                                <w:spacing w:before="400"/>
                                <w:jc w:val="center"/>
                                <w:rPr>
                                  <w:rFonts w:ascii="Verdana" w:hAnsi="Verdana"/>
                                </w:rPr>
                              </w:pPr>
                              <w:r w:rsidRPr="007C620E">
                                <w:rPr>
                                  <w:rFonts w:ascii="Verdana" w:hAnsi="Verdana"/>
                                </w:rPr>
                                <w:t>w trybie przetargu nieograniczonego</w:t>
                              </w:r>
                            </w:p>
                            <w:p w14:paraId="59712ABB" w14:textId="57E54EDD" w:rsidR="00283B52" w:rsidRPr="007C620E" w:rsidRDefault="00283B52" w:rsidP="00737FF1">
                              <w:pPr>
                                <w:pStyle w:val="PODTYTU"/>
                                <w:spacing w:before="400"/>
                                <w:jc w:val="center"/>
                                <w:rPr>
                                  <w:rFonts w:ascii="Verdana" w:hAnsi="Verdana"/>
                                </w:rPr>
                              </w:pPr>
                              <w:r>
                                <w:rPr>
                                  <w:rFonts w:ascii="Verdana" w:hAnsi="Verdana"/>
                                </w:rPr>
                                <w:t>pn.</w:t>
                              </w:r>
                              <w:r>
                                <w:t xml:space="preserve">: </w:t>
                              </w:r>
                              <w:r w:rsidR="00520411" w:rsidRPr="00520411">
                                <w:rPr>
                                  <w:b/>
                                  <w:bCs/>
                                </w:rPr>
                                <w:t>Przeglądy serwisowe analizatorów wody zainstalowanych w</w:t>
                              </w:r>
                              <w:r w:rsidR="00EC55D4">
                                <w:rPr>
                                  <w:b/>
                                  <w:bCs/>
                                </w:rPr>
                                <w:t> </w:t>
                              </w:r>
                              <w:r w:rsidR="00DB4AB2">
                                <w:rPr>
                                  <w:b/>
                                  <w:bCs/>
                                </w:rPr>
                                <w:t>e</w:t>
                              </w:r>
                              <w:r w:rsidR="00520411" w:rsidRPr="00520411">
                                <w:rPr>
                                  <w:b/>
                                  <w:bCs/>
                                </w:rPr>
                                <w:t>lektrowni PGE Gryfino Dolna Odra sp. z o.o.</w:t>
                              </w:r>
                            </w:p>
                            <w:p w14:paraId="28C26E18" w14:textId="3DDFEE09" w:rsidR="004E5D6B" w:rsidRPr="00E53BDE" w:rsidRDefault="004E5D6B" w:rsidP="00C92786">
                              <w:pPr>
                                <w:pStyle w:val="tekst"/>
                                <w:spacing w:before="720"/>
                                <w:jc w:val="center"/>
                                <w:rPr>
                                  <w:rFonts w:ascii="Verdana" w:hAnsi="Verdana"/>
                                  <w:sz w:val="28"/>
                                  <w:szCs w:val="28"/>
                                </w:rPr>
                              </w:pPr>
                              <w:r w:rsidRPr="007C620E">
                                <w:rPr>
                                  <w:rFonts w:ascii="Verdana" w:hAnsi="Verdana"/>
                                  <w:sz w:val="28"/>
                                  <w:szCs w:val="28"/>
                                </w:rPr>
                                <w:t>Numer Postępowania zakupowego:</w:t>
                              </w:r>
                              <w:r w:rsidR="004A4CD8">
                                <w:rPr>
                                  <w:rFonts w:ascii="Verdana" w:hAnsi="Verdana"/>
                                  <w:sz w:val="28"/>
                                  <w:szCs w:val="28"/>
                                </w:rPr>
                                <w:t xml:space="preserve"> </w:t>
                              </w:r>
                              <w:r w:rsidR="00C92786" w:rsidRPr="00C92786">
                                <w:rPr>
                                  <w:rFonts w:ascii="Verdana" w:hAnsi="Verdana"/>
                                  <w:sz w:val="28"/>
                                  <w:szCs w:val="28"/>
                                </w:rPr>
                                <w:t>POST/PGE/GRY/DZ/00060/2026</w:t>
                              </w:r>
                            </w:p>
                            <w:p w14:paraId="7DC6948D" w14:textId="77777777" w:rsidR="004E5D6B" w:rsidRPr="007C620E" w:rsidRDefault="004E5D6B" w:rsidP="0061043F">
                              <w:pPr>
                                <w:rPr>
                                  <w:rFonts w:ascii="Verdana" w:hAnsi="Verdana"/>
                                </w:rPr>
                              </w:pPr>
                            </w:p>
                            <w:p w14:paraId="463DDB16" w14:textId="459F7BDD" w:rsidR="004E5D6B" w:rsidRPr="007C620E" w:rsidRDefault="004E5D6B" w:rsidP="0061043F">
                              <w:pPr>
                                <w:jc w:val="center"/>
                                <w:rPr>
                                  <w:rFonts w:ascii="Verdana" w:hAnsi="Verdana"/>
                                  <w:b/>
                                  <w:color w:val="FF0000"/>
                                </w:rPr>
                              </w:pPr>
                            </w:p>
                            <w:p w14:paraId="4E0AAA31" w14:textId="77777777" w:rsidR="004E5D6B" w:rsidRPr="007C620E" w:rsidRDefault="004E5D6B" w:rsidP="00582CE9">
                              <w:pPr>
                                <w:rPr>
                                  <w:rFonts w:ascii="Verdana" w:hAnsi="Verdana"/>
                                </w:rPr>
                              </w:pPr>
                            </w:p>
                            <w:p w14:paraId="0A2FF36B" w14:textId="77777777" w:rsidR="004E5D6B" w:rsidRPr="007C620E" w:rsidRDefault="004E5D6B" w:rsidP="00582CE9">
                              <w:pPr>
                                <w:rPr>
                                  <w:rFonts w:ascii="Verdana" w:hAnsi="Verdana"/>
                                </w:rPr>
                              </w:pPr>
                            </w:p>
                            <w:p w14:paraId="6C9A0CA3" w14:textId="77777777" w:rsidR="004E5D6B" w:rsidRPr="007C620E" w:rsidRDefault="004E5D6B" w:rsidP="00582CE9">
                              <w:pPr>
                                <w:rPr>
                                  <w:rFonts w:ascii="Verdana" w:hAnsi="Verdana"/>
                                </w:rPr>
                              </w:pPr>
                            </w:p>
                            <w:p w14:paraId="6CE3AEF7" w14:textId="6BDC6733" w:rsidR="004E5D6B" w:rsidRPr="007C620E" w:rsidRDefault="004E5D6B" w:rsidP="00582CE9">
                              <w:pPr>
                                <w:rPr>
                                  <w:rFonts w:ascii="Verdana" w:hAnsi="Verdana"/>
                                </w:rPr>
                              </w:pPr>
                            </w:p>
                            <w:p w14:paraId="016FF61C" w14:textId="5FDA97C3" w:rsidR="004E5D6B" w:rsidRPr="007C620E" w:rsidRDefault="004E5D6B" w:rsidP="00582CE9">
                              <w:pPr>
                                <w:rPr>
                                  <w:rFonts w:ascii="Verdana" w:hAnsi="Verdana"/>
                                </w:rPr>
                              </w:pPr>
                            </w:p>
                            <w:p w14:paraId="5FFCFE9C" w14:textId="1D9AD7F3" w:rsidR="004E5D6B" w:rsidRPr="007C620E" w:rsidRDefault="004E5D6B" w:rsidP="00582CE9">
                              <w:pPr>
                                <w:rPr>
                                  <w:rFonts w:ascii="Verdana" w:hAnsi="Verdana"/>
                                </w:rPr>
                              </w:pPr>
                            </w:p>
                            <w:p w14:paraId="585B4125" w14:textId="68688133" w:rsidR="004E5D6B" w:rsidRPr="007C620E" w:rsidRDefault="004E5D6B" w:rsidP="00582CE9">
                              <w:pPr>
                                <w:rPr>
                                  <w:rFonts w:ascii="Verdana" w:hAnsi="Verdana"/>
                                </w:rPr>
                              </w:pPr>
                            </w:p>
                            <w:p w14:paraId="0C31748C" w14:textId="7EB896B8" w:rsidR="004E5D6B" w:rsidRPr="007C620E" w:rsidRDefault="004E5D6B" w:rsidP="00582CE9">
                              <w:pPr>
                                <w:rPr>
                                  <w:rFonts w:ascii="Verdana" w:hAnsi="Verdana"/>
                                </w:rPr>
                              </w:pPr>
                            </w:p>
                            <w:p w14:paraId="28683B45" w14:textId="4F4C9C21" w:rsidR="004E5D6B" w:rsidRPr="007C620E" w:rsidRDefault="004E5D6B" w:rsidP="00582CE9">
                              <w:pPr>
                                <w:rPr>
                                  <w:rFonts w:ascii="Verdana" w:hAnsi="Verdana"/>
                                </w:rPr>
                              </w:pPr>
                            </w:p>
                            <w:p w14:paraId="1E32B904" w14:textId="1EEFD7F7" w:rsidR="004E5D6B" w:rsidRPr="007C620E" w:rsidRDefault="004E5D6B" w:rsidP="00582CE9">
                              <w:pPr>
                                <w:rPr>
                                  <w:rFonts w:ascii="Verdana" w:hAnsi="Verdana"/>
                                </w:rPr>
                              </w:pPr>
                            </w:p>
                            <w:p w14:paraId="723CF3EC" w14:textId="62D117F8" w:rsidR="004E5D6B" w:rsidRPr="007C620E" w:rsidRDefault="004E5D6B" w:rsidP="00582CE9">
                              <w:pPr>
                                <w:rPr>
                                  <w:rFonts w:ascii="Verdana" w:hAnsi="Verdana"/>
                                </w:rPr>
                              </w:pPr>
                            </w:p>
                            <w:p w14:paraId="1021891E" w14:textId="6FA072DB" w:rsidR="004E5D6B" w:rsidRPr="007C620E" w:rsidRDefault="004E5D6B" w:rsidP="00B25998">
                              <w:pPr>
                                <w:pStyle w:val="tekst"/>
                                <w:spacing w:before="0"/>
                                <w:jc w:val="center"/>
                                <w:rPr>
                                  <w:rFonts w:ascii="Verdana" w:hAnsi="Verdana"/>
                                  <w:sz w:val="24"/>
                                  <w:szCs w:val="24"/>
                                </w:rPr>
                              </w:pPr>
                              <w:r w:rsidRPr="007C620E">
                                <w:rPr>
                                  <w:rFonts w:ascii="Verdana" w:hAnsi="Verdana"/>
                                  <w:sz w:val="24"/>
                                  <w:szCs w:val="24"/>
                                </w:rPr>
                                <w:fldChar w:fldCharType="begin"/>
                              </w:r>
                              <w:r w:rsidRPr="007C620E">
                                <w:rPr>
                                  <w:rFonts w:ascii="Verdana" w:hAnsi="Verdana"/>
                                  <w:sz w:val="24"/>
                                  <w:szCs w:val="24"/>
                                </w:rPr>
                                <w:instrText xml:space="preserve"> TIME \@ "d MMMM yyyy" </w:instrText>
                              </w:r>
                              <w:r w:rsidRPr="007C620E">
                                <w:rPr>
                                  <w:rFonts w:ascii="Verdana" w:hAnsi="Verdana"/>
                                  <w:sz w:val="24"/>
                                  <w:szCs w:val="24"/>
                                </w:rPr>
                                <w:fldChar w:fldCharType="separate"/>
                              </w:r>
                              <w:r w:rsidR="005E5AEE">
                                <w:rPr>
                                  <w:rFonts w:ascii="Verdana" w:hAnsi="Verdana"/>
                                  <w:noProof/>
                                  <w:sz w:val="24"/>
                                  <w:szCs w:val="24"/>
                                </w:rPr>
                                <w:t>3 kwietnia 2026</w:t>
                              </w:r>
                              <w:r w:rsidRPr="007C620E">
                                <w:rPr>
                                  <w:rFonts w:ascii="Verdana" w:hAnsi="Verdana"/>
                                  <w:sz w:val="24"/>
                                  <w:szCs w:val="24"/>
                                </w:rPr>
                                <w:fldChar w:fldCharType="end"/>
                              </w:r>
                              <w:r w:rsidRPr="007C620E">
                                <w:rPr>
                                  <w:rFonts w:ascii="Verdana" w:hAnsi="Verdana"/>
                                  <w:sz w:val="24"/>
                                  <w:szCs w:val="24"/>
                                </w:rPr>
                                <w:t xml:space="preserve"> r.</w:t>
                              </w:r>
                            </w:p>
                            <w:p w14:paraId="75BC2D58" w14:textId="77777777" w:rsidR="004E5D6B" w:rsidRPr="007C620E" w:rsidRDefault="004E5D6B" w:rsidP="00582CE9">
                              <w:pPr>
                                <w:rPr>
                                  <w:rFonts w:ascii="Verdana" w:hAnsi="Verdana"/>
                                </w:rPr>
                              </w:pPr>
                            </w:p>
                            <w:p w14:paraId="4F246D4C" w14:textId="77777777" w:rsidR="004E5D6B" w:rsidRPr="007C620E" w:rsidRDefault="004E5D6B" w:rsidP="00582CE9">
                              <w:pPr>
                                <w:rPr>
                                  <w:rFonts w:ascii="Verdana" w:hAnsi="Verdana"/>
                                </w:rPr>
                              </w:pPr>
                            </w:p>
                            <w:p w14:paraId="4381DED7" w14:textId="77777777" w:rsidR="004E5D6B" w:rsidRPr="007C620E" w:rsidRDefault="004E5D6B" w:rsidP="00582CE9">
                              <w:pPr>
                                <w:rPr>
                                  <w:rFonts w:ascii="Verdana" w:hAnsi="Verdana"/>
                                </w:rPr>
                              </w:pPr>
                            </w:p>
                            <w:p w14:paraId="684EBCF6" w14:textId="77777777" w:rsidR="004E5D6B" w:rsidRPr="007C620E" w:rsidRDefault="004E5D6B" w:rsidP="00582CE9">
                              <w:pPr>
                                <w:rPr>
                                  <w:rFonts w:ascii="Verdana" w:hAnsi="Verdana"/>
                                </w:rPr>
                              </w:pPr>
                            </w:p>
                            <w:p w14:paraId="2FB427EC" w14:textId="77777777" w:rsidR="004E5D6B" w:rsidRPr="007C620E" w:rsidRDefault="004E5D6B" w:rsidP="00582CE9">
                              <w:pPr>
                                <w:rPr>
                                  <w:rFonts w:ascii="Verdana" w:hAnsi="Verdana"/>
                                </w:rPr>
                              </w:pPr>
                            </w:p>
                            <w:p w14:paraId="2D6C5A8F" w14:textId="77777777" w:rsidR="004E5D6B" w:rsidRPr="007C620E" w:rsidRDefault="004E5D6B" w:rsidP="00582CE9">
                              <w:pPr>
                                <w:rPr>
                                  <w:rFonts w:ascii="Verdana" w:hAnsi="Verdana"/>
                                </w:rPr>
                              </w:pPr>
                            </w:p>
                            <w:p w14:paraId="30DAE0EA" w14:textId="77777777" w:rsidR="004E5D6B" w:rsidRPr="007C620E" w:rsidRDefault="004E5D6B" w:rsidP="00582CE9">
                              <w:pPr>
                                <w:rPr>
                                  <w:rFonts w:ascii="Verdana" w:hAnsi="Verdana"/>
                                </w:rPr>
                              </w:pPr>
                            </w:p>
                            <w:p w14:paraId="57F336FD" w14:textId="77777777" w:rsidR="004E5D6B" w:rsidRPr="007C620E" w:rsidRDefault="004E5D6B" w:rsidP="00582CE9">
                              <w:pPr>
                                <w:rPr>
                                  <w:rFonts w:ascii="Verdana" w:hAnsi="Verdana"/>
                                </w:rPr>
                              </w:pPr>
                            </w:p>
                            <w:p w14:paraId="28917AC7" w14:textId="77777777" w:rsidR="004E5D6B" w:rsidRPr="007C620E" w:rsidRDefault="004E5D6B" w:rsidP="00582CE9">
                              <w:pPr>
                                <w:rPr>
                                  <w:rFonts w:ascii="Verdana" w:hAnsi="Verdana"/>
                                </w:rPr>
                              </w:pPr>
                            </w:p>
                            <w:p w14:paraId="701FE939" w14:textId="77777777" w:rsidR="004E5D6B" w:rsidRPr="007C620E" w:rsidRDefault="004E5D6B" w:rsidP="00582CE9">
                              <w:pPr>
                                <w:rPr>
                                  <w:rFonts w:ascii="Verdana" w:hAnsi="Verdana"/>
                                </w:rPr>
                              </w:pPr>
                            </w:p>
                            <w:p w14:paraId="1343341C" w14:textId="77777777" w:rsidR="004E5D6B" w:rsidRPr="007C620E" w:rsidRDefault="004E5D6B" w:rsidP="00582CE9">
                              <w:pPr>
                                <w:rPr>
                                  <w:rFonts w:ascii="Verdana" w:hAnsi="Verdana"/>
                                </w:rPr>
                              </w:pPr>
                            </w:p>
                            <w:p w14:paraId="1432C827" w14:textId="77777777" w:rsidR="004E5D6B" w:rsidRPr="007C620E" w:rsidRDefault="004E5D6B" w:rsidP="00582CE9">
                              <w:pPr>
                                <w:rPr>
                                  <w:rFonts w:ascii="Verdana" w:hAnsi="Verdana"/>
                                </w:rPr>
                              </w:pPr>
                            </w:p>
                            <w:p w14:paraId="7B35398F" w14:textId="77777777" w:rsidR="004E5D6B" w:rsidRPr="007C620E" w:rsidRDefault="004E5D6B" w:rsidP="00582CE9">
                              <w:pPr>
                                <w:rPr>
                                  <w:rFonts w:ascii="Verdana" w:hAnsi="Verdana"/>
                                </w:rPr>
                              </w:pPr>
                            </w:p>
                            <w:p w14:paraId="43EE2866" w14:textId="77777777" w:rsidR="004E5D6B" w:rsidRPr="007C620E" w:rsidRDefault="004E5D6B" w:rsidP="00582CE9">
                              <w:pPr>
                                <w:rPr>
                                  <w:rFonts w:ascii="Verdana" w:hAnsi="Verdana"/>
                                </w:rPr>
                              </w:pPr>
                            </w:p>
                            <w:p w14:paraId="229097DD" w14:textId="77777777" w:rsidR="004E5D6B" w:rsidRPr="007C620E" w:rsidRDefault="004E5D6B" w:rsidP="00582CE9">
                              <w:pPr>
                                <w:rPr>
                                  <w:rFonts w:ascii="Verdana" w:hAnsi="Verdana"/>
                                </w:rPr>
                              </w:pPr>
                            </w:p>
                            <w:p w14:paraId="201EC5B7" w14:textId="77777777" w:rsidR="004E5D6B" w:rsidRPr="007C620E" w:rsidRDefault="004E5D6B" w:rsidP="00582CE9">
                              <w:pPr>
                                <w:rPr>
                                  <w:rFonts w:ascii="Verdana" w:hAnsi="Verdana"/>
                                </w:rPr>
                              </w:pPr>
                            </w:p>
                            <w:p w14:paraId="5793BB72" w14:textId="77777777" w:rsidR="004E5D6B" w:rsidRPr="007C620E" w:rsidRDefault="004E5D6B" w:rsidP="00582CE9">
                              <w:pPr>
                                <w:rPr>
                                  <w:rFonts w:ascii="Verdana" w:hAnsi="Verdana"/>
                                </w:rPr>
                              </w:pPr>
                            </w:p>
                            <w:p w14:paraId="598AE692" w14:textId="77777777" w:rsidR="004E5D6B" w:rsidRPr="007C620E" w:rsidRDefault="004E5D6B" w:rsidP="00582CE9">
                              <w:pPr>
                                <w:rPr>
                                  <w:rFonts w:ascii="Verdana" w:hAnsi="Verdana"/>
                                </w:rPr>
                              </w:pPr>
                            </w:p>
                            <w:p w14:paraId="40BC46EE" w14:textId="77777777" w:rsidR="004E5D6B" w:rsidRPr="007C620E" w:rsidRDefault="004E5D6B" w:rsidP="00582CE9">
                              <w:pPr>
                                <w:rPr>
                                  <w:rFonts w:ascii="Verdana" w:hAnsi="Verdana"/>
                                </w:rPr>
                              </w:pPr>
                            </w:p>
                            <w:p w14:paraId="11F9F4C7" w14:textId="77777777" w:rsidR="004E5D6B" w:rsidRPr="007C620E" w:rsidRDefault="004E5D6B" w:rsidP="00582CE9">
                              <w:pPr>
                                <w:rPr>
                                  <w:rFonts w:ascii="Verdana" w:hAnsi="Verdana"/>
                                </w:rPr>
                              </w:pPr>
                            </w:p>
                            <w:p w14:paraId="3D302161" w14:textId="77777777" w:rsidR="004E5D6B" w:rsidRPr="007C620E" w:rsidRDefault="004E5D6B" w:rsidP="00582CE9">
                              <w:pPr>
                                <w:rPr>
                                  <w:rFonts w:ascii="Verdana" w:hAnsi="Verdana"/>
                                </w:rPr>
                              </w:pPr>
                            </w:p>
                            <w:p w14:paraId="7A7D4AB8" w14:textId="77777777" w:rsidR="004E5D6B" w:rsidRPr="007C620E" w:rsidRDefault="004E5D6B" w:rsidP="00582CE9">
                              <w:pPr>
                                <w:rPr>
                                  <w:rFonts w:ascii="Verdana" w:hAnsi="Verdana"/>
                                </w:rPr>
                              </w:pPr>
                            </w:p>
                            <w:p w14:paraId="33A875CC" w14:textId="77777777" w:rsidR="004E5D6B" w:rsidRPr="007C620E" w:rsidRDefault="004E5D6B" w:rsidP="00582CE9">
                              <w:pPr>
                                <w:jc w:val="right"/>
                                <w:rPr>
                                  <w:rFonts w:ascii="Verdana" w:hAnsi="Verdana"/>
                                </w:rPr>
                              </w:pPr>
                            </w:p>
                            <w:p w14:paraId="60BBDDD0" w14:textId="77777777" w:rsidR="004E5D6B" w:rsidRPr="007C620E" w:rsidRDefault="004E5D6B" w:rsidP="00582CE9">
                              <w:pPr>
                                <w:rPr>
                                  <w:rFonts w:ascii="Verdana" w:hAnsi="Verdana"/>
                                </w:rPr>
                              </w:pPr>
                            </w:p>
                            <w:p w14:paraId="22395213" w14:textId="77777777" w:rsidR="004E5D6B" w:rsidRPr="007C620E" w:rsidRDefault="004E5D6B" w:rsidP="00582CE9">
                              <w:pPr>
                                <w:rPr>
                                  <w:rFonts w:ascii="Verdana" w:hAnsi="Verdana"/>
                                </w:rPr>
                              </w:pPr>
                            </w:p>
                            <w:p w14:paraId="0C0E70C2" w14:textId="77777777" w:rsidR="004E5D6B" w:rsidRPr="007C620E" w:rsidRDefault="004E5D6B" w:rsidP="00582CE9">
                              <w:pPr>
                                <w:rPr>
                                  <w:rFonts w:ascii="Verdana" w:hAnsi="Verdana"/>
                                </w:rPr>
                              </w:pPr>
                            </w:p>
                            <w:p w14:paraId="21086B64" w14:textId="77777777" w:rsidR="004E5D6B" w:rsidRPr="007C620E" w:rsidRDefault="004E5D6B" w:rsidP="00582CE9">
                              <w:pPr>
                                <w:rPr>
                                  <w:rFonts w:ascii="Verdana" w:hAnsi="Verdana"/>
                                </w:rPr>
                              </w:pPr>
                            </w:p>
                            <w:p w14:paraId="5B0C958C" w14:textId="77777777" w:rsidR="004E5D6B" w:rsidRPr="007C620E" w:rsidRDefault="004E5D6B" w:rsidP="00582CE9">
                              <w:pPr>
                                <w:rPr>
                                  <w:rFonts w:ascii="Verdana" w:hAnsi="Verdana"/>
                                </w:rPr>
                              </w:pPr>
                            </w:p>
                            <w:p w14:paraId="0CD1FADF" w14:textId="77777777" w:rsidR="004E5D6B" w:rsidRPr="007C620E" w:rsidRDefault="004E5D6B" w:rsidP="00582CE9">
                              <w:pPr>
                                <w:rPr>
                                  <w:rFonts w:ascii="Verdana" w:hAnsi="Verdana"/>
                                </w:rPr>
                              </w:pPr>
                            </w:p>
                            <w:p w14:paraId="6E91FCC6" w14:textId="77777777" w:rsidR="004E5D6B" w:rsidRPr="007C620E" w:rsidRDefault="004E5D6B" w:rsidP="00582CE9">
                              <w:pPr>
                                <w:rPr>
                                  <w:rFonts w:ascii="Verdana" w:hAnsi="Verdana"/>
                                </w:rPr>
                              </w:pPr>
                            </w:p>
                            <w:p w14:paraId="719B27DF" w14:textId="77777777" w:rsidR="004E5D6B" w:rsidRPr="007C620E" w:rsidRDefault="004E5D6B" w:rsidP="00582CE9">
                              <w:pPr>
                                <w:rPr>
                                  <w:rFonts w:ascii="Verdana" w:hAnsi="Verdana"/>
                                </w:rPr>
                              </w:pPr>
                            </w:p>
                            <w:p w14:paraId="68557E3C" w14:textId="77777777" w:rsidR="004E5D6B" w:rsidRPr="007C620E" w:rsidRDefault="004E5D6B" w:rsidP="00582CE9">
                              <w:pPr>
                                <w:rPr>
                                  <w:rFonts w:ascii="Verdana" w:hAnsi="Verdana"/>
                                </w:rPr>
                              </w:pPr>
                            </w:p>
                            <w:p w14:paraId="32D8B71D" w14:textId="77777777" w:rsidR="004E5D6B" w:rsidRPr="007C620E" w:rsidRDefault="004E5D6B" w:rsidP="00582CE9">
                              <w:pPr>
                                <w:rPr>
                                  <w:rFonts w:ascii="Verdana" w:hAnsi="Verdana"/>
                                </w:rPr>
                              </w:pPr>
                            </w:p>
                            <w:p w14:paraId="3EF59BEB" w14:textId="77777777" w:rsidR="004E5D6B" w:rsidRPr="007C620E" w:rsidRDefault="004E5D6B" w:rsidP="00582CE9">
                              <w:pPr>
                                <w:rPr>
                                  <w:rFonts w:ascii="Verdana" w:hAnsi="Verdana"/>
                                </w:rPr>
                              </w:pPr>
                            </w:p>
                            <w:p w14:paraId="6F6B4BAD" w14:textId="77777777" w:rsidR="004E5D6B" w:rsidRPr="007C620E" w:rsidRDefault="004E5D6B" w:rsidP="00582CE9">
                              <w:pPr>
                                <w:rPr>
                                  <w:rFonts w:ascii="Verdana" w:hAnsi="Verdana"/>
                                </w:rPr>
                              </w:pPr>
                            </w:p>
                            <w:p w14:paraId="02432CBA" w14:textId="77777777" w:rsidR="004E5D6B" w:rsidRPr="007C620E" w:rsidRDefault="004E5D6B" w:rsidP="00582CE9">
                              <w:pPr>
                                <w:rPr>
                                  <w:rFonts w:ascii="Verdana" w:hAnsi="Verdana"/>
                                </w:rPr>
                              </w:pPr>
                            </w:p>
                            <w:p w14:paraId="66179F3B" w14:textId="77777777" w:rsidR="004E5D6B" w:rsidRPr="007C620E" w:rsidRDefault="004E5D6B" w:rsidP="00582CE9">
                              <w:pPr>
                                <w:rPr>
                                  <w:rFonts w:ascii="Verdana" w:hAnsi="Verdana"/>
                                </w:rPr>
                              </w:pPr>
                            </w:p>
                            <w:p w14:paraId="3344751A" w14:textId="77777777" w:rsidR="004E5D6B" w:rsidRPr="007C620E" w:rsidRDefault="004E5D6B" w:rsidP="00582CE9">
                              <w:pPr>
                                <w:rPr>
                                  <w:rFonts w:ascii="Verdana" w:hAnsi="Verdana"/>
                                </w:rPr>
                              </w:pPr>
                            </w:p>
                            <w:p w14:paraId="644D28AE" w14:textId="77777777" w:rsidR="004E5D6B" w:rsidRPr="007C620E" w:rsidRDefault="004E5D6B" w:rsidP="00582CE9">
                              <w:pPr>
                                <w:rPr>
                                  <w:rFonts w:ascii="Verdana" w:hAnsi="Verdana"/>
                                </w:rPr>
                              </w:pPr>
                            </w:p>
                            <w:p w14:paraId="7F1E8AED" w14:textId="77777777" w:rsidR="004E5D6B" w:rsidRPr="007C620E" w:rsidRDefault="004E5D6B" w:rsidP="00582CE9">
                              <w:pPr>
                                <w:rPr>
                                  <w:rFonts w:ascii="Verdana" w:hAnsi="Verdana"/>
                                </w:rPr>
                              </w:pPr>
                            </w:p>
                            <w:p w14:paraId="51C49FA1" w14:textId="77777777" w:rsidR="004E5D6B" w:rsidRPr="007C620E" w:rsidRDefault="004E5D6B" w:rsidP="00582CE9">
                              <w:pPr>
                                <w:rPr>
                                  <w:rFonts w:ascii="Verdana" w:hAnsi="Verdana"/>
                                </w:rPr>
                              </w:pPr>
                            </w:p>
                            <w:p w14:paraId="7F2CD54D" w14:textId="77777777" w:rsidR="004E5D6B" w:rsidRPr="007C620E" w:rsidRDefault="004E5D6B" w:rsidP="00582CE9">
                              <w:pPr>
                                <w:rPr>
                                  <w:rFonts w:ascii="Verdana" w:hAnsi="Verdana"/>
                                </w:rPr>
                              </w:pPr>
                            </w:p>
                            <w:p w14:paraId="75FFE7CD" w14:textId="77777777" w:rsidR="004E5D6B" w:rsidRPr="007C620E" w:rsidRDefault="004E5D6B" w:rsidP="00582CE9">
                              <w:pPr>
                                <w:rPr>
                                  <w:rFonts w:ascii="Verdana" w:hAnsi="Verdana"/>
                                </w:rPr>
                              </w:pPr>
                            </w:p>
                            <w:p w14:paraId="756C94FC" w14:textId="77777777" w:rsidR="004E5D6B" w:rsidRPr="007C620E" w:rsidRDefault="004E5D6B" w:rsidP="00582CE9">
                              <w:pPr>
                                <w:rPr>
                                  <w:rFonts w:ascii="Verdana" w:hAnsi="Verdana"/>
                                </w:rPr>
                              </w:pPr>
                            </w:p>
                            <w:p w14:paraId="619C8EF1" w14:textId="77777777" w:rsidR="004E5D6B" w:rsidRPr="007C620E" w:rsidRDefault="004E5D6B" w:rsidP="00582CE9">
                              <w:pPr>
                                <w:rPr>
                                  <w:rFonts w:ascii="Verdana" w:hAnsi="Verdana"/>
                                </w:rPr>
                              </w:pPr>
                            </w:p>
                            <w:p w14:paraId="4E249615" w14:textId="77777777" w:rsidR="004E5D6B" w:rsidRPr="007C620E" w:rsidRDefault="004E5D6B" w:rsidP="00582CE9">
                              <w:pPr>
                                <w:rPr>
                                  <w:rFonts w:ascii="Verdana" w:hAnsi="Verdana"/>
                                </w:rPr>
                              </w:pPr>
                            </w:p>
                            <w:p w14:paraId="6C9E77FF" w14:textId="77777777" w:rsidR="004E5D6B" w:rsidRPr="007C620E" w:rsidRDefault="004E5D6B" w:rsidP="00582CE9">
                              <w:pPr>
                                <w:rPr>
                                  <w:rFonts w:ascii="Verdana" w:hAnsi="Verdana"/>
                                </w:rPr>
                              </w:pPr>
                            </w:p>
                            <w:p w14:paraId="166E5FB6" w14:textId="77777777" w:rsidR="004E5D6B" w:rsidRPr="007C620E" w:rsidRDefault="004E5D6B" w:rsidP="00582CE9">
                              <w:pPr>
                                <w:rPr>
                                  <w:rFonts w:ascii="Verdana" w:hAnsi="Verdana"/>
                                </w:rPr>
                              </w:pPr>
                            </w:p>
                            <w:p w14:paraId="235A7627" w14:textId="77777777" w:rsidR="004E5D6B" w:rsidRPr="007C620E" w:rsidRDefault="004E5D6B" w:rsidP="00582CE9">
                              <w:pPr>
                                <w:rPr>
                                  <w:rFonts w:ascii="Verdana" w:hAnsi="Verdana"/>
                                </w:rPr>
                              </w:pPr>
                            </w:p>
                            <w:p w14:paraId="60737003" w14:textId="77777777" w:rsidR="004E5D6B" w:rsidRPr="007C620E" w:rsidRDefault="004E5D6B" w:rsidP="00582CE9">
                              <w:pPr>
                                <w:jc w:val="right"/>
                                <w:rPr>
                                  <w:rFonts w:ascii="Verdana" w:hAnsi="Verdana"/>
                                </w:rPr>
                              </w:pPr>
                              <w:r w:rsidRPr="007C620E">
                                <w:rPr>
                                  <w:rFonts w:ascii="Verdana" w:hAnsi="Verdana"/>
                                  <w:noProof/>
                                  <w:lang w:eastAsia="pl-PL"/>
                                </w:rPr>
                                <w:drawing>
                                  <wp:inline distT="0" distB="0" distL="0" distR="0" wp14:anchorId="1F7747EA" wp14:editId="3E0EB22D">
                                    <wp:extent cx="1630117" cy="971550"/>
                                    <wp:effectExtent l="0" t="0" r="8255" b="0"/>
                                    <wp:docPr id="1019825616" name="Obraz 1019825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4E5D6B" w:rsidRPr="007C620E" w:rsidRDefault="004E5D6B" w:rsidP="00582CE9">
                              <w:pPr>
                                <w:jc w:val="right"/>
                                <w:rPr>
                                  <w:rFonts w:ascii="Verdana" w:hAnsi="Verdana"/>
                                </w:rPr>
                              </w:pPr>
                            </w:p>
                            <w:p w14:paraId="6DED7921" w14:textId="77777777" w:rsidR="004E5D6B" w:rsidRPr="007C620E" w:rsidRDefault="004E5D6B" w:rsidP="00582CE9">
                              <w:pPr>
                                <w:rPr>
                                  <w:rFonts w:ascii="Verdana" w:hAnsi="Verdana"/>
                                </w:rPr>
                              </w:pPr>
                            </w:p>
                            <w:p w14:paraId="4A4CD50F" w14:textId="77777777" w:rsidR="004E5D6B" w:rsidRPr="007C620E" w:rsidRDefault="004E5D6B" w:rsidP="00582CE9">
                              <w:pPr>
                                <w:rPr>
                                  <w:rFonts w:ascii="Verdana" w:hAnsi="Verdana"/>
                                </w:rPr>
                              </w:pPr>
                              <w:bookmarkStart w:id="0" w:name="_Toc85738539"/>
                              <w:bookmarkStart w:id="1" w:name="_Toc85738566"/>
                              <w:bookmarkStart w:id="2" w:name="_Toc85738843"/>
                              <w:r w:rsidRPr="007C620E">
                                <w:rPr>
                                  <w:rFonts w:ascii="Verdana" w:hAnsi="Verdana"/>
                                </w:rPr>
                                <w:t>z działalności Grupy Kapitałowej PGE</w:t>
                              </w:r>
                              <w:r w:rsidRPr="007C620E">
                                <w:rPr>
                                  <w:rFonts w:ascii="Verdana" w:hAnsi="Verdana"/>
                                </w:rPr>
                                <w:br/>
                                <w:t>za okres 6 miesięcy</w:t>
                              </w:r>
                              <w:bookmarkEnd w:id="0"/>
                              <w:bookmarkEnd w:id="1"/>
                              <w:bookmarkEnd w:id="2"/>
                              <w:r w:rsidRPr="007C620E">
                                <w:rPr>
                                  <w:rFonts w:ascii="Verdana" w:hAnsi="Verdana"/>
                                </w:rPr>
                                <w:t xml:space="preserve"> </w:t>
                              </w:r>
                            </w:p>
                            <w:p w14:paraId="009673D9" w14:textId="77777777" w:rsidR="004E5D6B" w:rsidRPr="007C620E" w:rsidRDefault="004E5D6B" w:rsidP="00582CE9">
                              <w:pPr>
                                <w:rPr>
                                  <w:rFonts w:ascii="Verdana" w:hAnsi="Verdana"/>
                                </w:rPr>
                              </w:pPr>
                            </w:p>
                            <w:p w14:paraId="26E705AE" w14:textId="77777777" w:rsidR="004E5D6B" w:rsidRPr="007C620E" w:rsidRDefault="004E5D6B" w:rsidP="00582CE9">
                              <w:pPr>
                                <w:rPr>
                                  <w:rFonts w:ascii="Verdana" w:hAnsi="Verdana"/>
                                </w:rPr>
                              </w:pPr>
                              <w:r w:rsidRPr="007C620E">
                                <w:rPr>
                                  <w:rFonts w:ascii="Verdana" w:hAnsi="Verdana"/>
                                </w:rPr>
                                <w:t>zakończony XX [miesiąc] 202X roku</w:t>
                              </w:r>
                            </w:p>
                            <w:p w14:paraId="07D1A062" w14:textId="77777777" w:rsidR="004E5D6B" w:rsidRPr="007C620E" w:rsidRDefault="004E5D6B" w:rsidP="00582CE9">
                              <w:pPr>
                                <w:rPr>
                                  <w:rFonts w:ascii="Verdana" w:hAnsi="Verdana"/>
                                </w:rPr>
                              </w:pPr>
                            </w:p>
                            <w:p w14:paraId="1002891D" w14:textId="77777777" w:rsidR="004E5D6B" w:rsidRPr="007C620E" w:rsidRDefault="004E5D6B" w:rsidP="00582CE9">
                              <w:pPr>
                                <w:rPr>
                                  <w:rFonts w:ascii="Verdana" w:hAnsi="Verdana"/>
                                </w:rPr>
                              </w:pPr>
                            </w:p>
                            <w:p w14:paraId="4C52CD87" w14:textId="77777777" w:rsidR="004E5D6B" w:rsidRPr="007C620E" w:rsidRDefault="004E5D6B" w:rsidP="00582CE9">
                              <w:pPr>
                                <w:rPr>
                                  <w:rFonts w:ascii="Verdana" w:hAnsi="Verdana"/>
                                </w:rPr>
                              </w:pPr>
                            </w:p>
                            <w:p w14:paraId="1FA387C7" w14:textId="77777777" w:rsidR="004E5D6B" w:rsidRPr="007C620E" w:rsidRDefault="004E5D6B" w:rsidP="00582CE9">
                              <w:pPr>
                                <w:rPr>
                                  <w:rFonts w:ascii="Verdana" w:hAnsi="Verdana"/>
                                </w:rPr>
                              </w:pPr>
                            </w:p>
                            <w:p w14:paraId="5F9CA346" w14:textId="77777777" w:rsidR="004E5D6B" w:rsidRPr="007C620E" w:rsidRDefault="004E5D6B" w:rsidP="00582CE9">
                              <w:pPr>
                                <w:rPr>
                                  <w:rFonts w:ascii="Verdana" w:hAnsi="Verdana"/>
                                </w:rPr>
                              </w:pPr>
                            </w:p>
                            <w:p w14:paraId="1730A74C" w14:textId="77777777" w:rsidR="004E5D6B" w:rsidRPr="007C620E" w:rsidRDefault="004E5D6B" w:rsidP="00582CE9">
                              <w:pPr>
                                <w:rPr>
                                  <w:rFonts w:ascii="Verdana" w:hAnsi="Verdana"/>
                                </w:rPr>
                              </w:pPr>
                            </w:p>
                            <w:p w14:paraId="408ED38B" w14:textId="77777777" w:rsidR="004E5D6B" w:rsidRPr="007C620E" w:rsidRDefault="004E5D6B" w:rsidP="00582CE9">
                              <w:pPr>
                                <w:rPr>
                                  <w:rFonts w:ascii="Verdana" w:hAnsi="Verdana"/>
                                </w:rPr>
                              </w:pPr>
                            </w:p>
                            <w:p w14:paraId="42565988" w14:textId="77777777" w:rsidR="004E5D6B" w:rsidRPr="007C620E" w:rsidRDefault="004E5D6B" w:rsidP="00582CE9">
                              <w:pPr>
                                <w:rPr>
                                  <w:rFonts w:ascii="Verdana" w:hAnsi="Verdana"/>
                                </w:rPr>
                              </w:pPr>
                            </w:p>
                            <w:p w14:paraId="05B58EAD" w14:textId="77777777" w:rsidR="004E5D6B" w:rsidRPr="007C620E" w:rsidRDefault="004E5D6B" w:rsidP="00582CE9">
                              <w:pPr>
                                <w:rPr>
                                  <w:rFonts w:ascii="Verdana" w:hAnsi="Verdana"/>
                                </w:rPr>
                              </w:pPr>
                            </w:p>
                            <w:p w14:paraId="212F3547" w14:textId="77777777" w:rsidR="004E5D6B" w:rsidRPr="007C620E" w:rsidRDefault="004E5D6B" w:rsidP="00582CE9">
                              <w:pPr>
                                <w:rPr>
                                  <w:rFonts w:ascii="Verdana" w:hAnsi="Verdana"/>
                                </w:rPr>
                              </w:pPr>
                            </w:p>
                            <w:p w14:paraId="2B1BA1A3" w14:textId="77777777" w:rsidR="004E5D6B" w:rsidRPr="007C620E" w:rsidRDefault="004E5D6B" w:rsidP="00582CE9">
                              <w:pPr>
                                <w:rPr>
                                  <w:rFonts w:ascii="Verdana" w:hAnsi="Verdana"/>
                                </w:rPr>
                              </w:pPr>
                            </w:p>
                            <w:p w14:paraId="5E14B092" w14:textId="77777777" w:rsidR="004E5D6B" w:rsidRPr="007C620E" w:rsidRDefault="004E5D6B" w:rsidP="00582CE9">
                              <w:pPr>
                                <w:rPr>
                                  <w:rFonts w:ascii="Verdana" w:hAnsi="Verdana"/>
                                </w:rPr>
                              </w:pPr>
                            </w:p>
                            <w:p w14:paraId="5AC6C062" w14:textId="77777777" w:rsidR="004E5D6B" w:rsidRPr="007C620E" w:rsidRDefault="004E5D6B" w:rsidP="00582CE9">
                              <w:pPr>
                                <w:rPr>
                                  <w:rFonts w:ascii="Verdana" w:hAnsi="Verdana"/>
                                </w:rPr>
                              </w:pPr>
                            </w:p>
                            <w:p w14:paraId="15CF464C" w14:textId="77777777" w:rsidR="004E5D6B" w:rsidRPr="007C620E" w:rsidRDefault="004E5D6B" w:rsidP="00582CE9">
                              <w:pPr>
                                <w:rPr>
                                  <w:rFonts w:ascii="Verdana" w:hAnsi="Verdana"/>
                                </w:rPr>
                              </w:pPr>
                            </w:p>
                            <w:p w14:paraId="4BC88B27" w14:textId="77777777" w:rsidR="004E5D6B" w:rsidRPr="007C620E" w:rsidRDefault="004E5D6B" w:rsidP="00582CE9">
                              <w:pPr>
                                <w:rPr>
                                  <w:rFonts w:ascii="Verdana" w:hAnsi="Verdana"/>
                                </w:rPr>
                              </w:pPr>
                            </w:p>
                            <w:p w14:paraId="678F4430" w14:textId="77777777" w:rsidR="004E5D6B" w:rsidRPr="007C620E" w:rsidRDefault="004E5D6B" w:rsidP="00582CE9">
                              <w:pPr>
                                <w:rPr>
                                  <w:rFonts w:ascii="Verdana" w:hAnsi="Verdana"/>
                                </w:rPr>
                              </w:pPr>
                            </w:p>
                            <w:p w14:paraId="7E37CA4A" w14:textId="77777777" w:rsidR="004E5D6B" w:rsidRPr="007C620E" w:rsidRDefault="004E5D6B" w:rsidP="00582CE9">
                              <w:pPr>
                                <w:rPr>
                                  <w:rFonts w:ascii="Verdana" w:hAnsi="Verdana"/>
                                </w:rPr>
                              </w:pPr>
                            </w:p>
                            <w:p w14:paraId="3D586574" w14:textId="77777777" w:rsidR="004E5D6B" w:rsidRPr="007C620E" w:rsidRDefault="004E5D6B" w:rsidP="00582CE9">
                              <w:pPr>
                                <w:rPr>
                                  <w:rFonts w:ascii="Verdana" w:hAnsi="Verdana"/>
                                </w:rPr>
                              </w:pPr>
                            </w:p>
                            <w:p w14:paraId="0338F4A0" w14:textId="77777777" w:rsidR="004E5D6B" w:rsidRPr="007C620E" w:rsidRDefault="004E5D6B" w:rsidP="00582CE9">
                              <w:pPr>
                                <w:rPr>
                                  <w:rFonts w:ascii="Verdana" w:hAnsi="Verdana"/>
                                </w:rPr>
                              </w:pPr>
                            </w:p>
                            <w:p w14:paraId="3B0D5DAA" w14:textId="77777777" w:rsidR="004E5D6B" w:rsidRPr="007C620E" w:rsidRDefault="004E5D6B" w:rsidP="00582CE9">
                              <w:pPr>
                                <w:rPr>
                                  <w:rFonts w:ascii="Verdana" w:hAnsi="Verdana"/>
                                </w:rPr>
                              </w:pPr>
                            </w:p>
                            <w:p w14:paraId="0ACF1DCD" w14:textId="77777777" w:rsidR="004E5D6B" w:rsidRPr="007C620E" w:rsidRDefault="004E5D6B" w:rsidP="00582CE9">
                              <w:pPr>
                                <w:rPr>
                                  <w:rFonts w:ascii="Verdana" w:hAnsi="Verdana"/>
                                </w:rPr>
                              </w:pPr>
                            </w:p>
                            <w:p w14:paraId="46B70030" w14:textId="77777777" w:rsidR="004E5D6B" w:rsidRPr="007C620E" w:rsidRDefault="004E5D6B" w:rsidP="00582CE9">
                              <w:pPr>
                                <w:rPr>
                                  <w:rFonts w:ascii="Verdana" w:hAnsi="Verdana"/>
                                </w:rPr>
                              </w:pPr>
                            </w:p>
                            <w:p w14:paraId="758F0C8C" w14:textId="77777777" w:rsidR="004E5D6B" w:rsidRPr="007C620E" w:rsidRDefault="004E5D6B" w:rsidP="00582CE9">
                              <w:pPr>
                                <w:rPr>
                                  <w:rFonts w:ascii="Verdana" w:hAnsi="Verdana"/>
                                </w:rPr>
                              </w:pPr>
                            </w:p>
                            <w:p w14:paraId="0BE15245" w14:textId="77777777" w:rsidR="004E5D6B" w:rsidRPr="007C620E" w:rsidRDefault="004E5D6B" w:rsidP="00582CE9">
                              <w:pPr>
                                <w:rPr>
                                  <w:rFonts w:ascii="Verdana" w:hAnsi="Verdana"/>
                                </w:rPr>
                              </w:pPr>
                            </w:p>
                            <w:p w14:paraId="5E1DDAD6" w14:textId="77777777" w:rsidR="004E5D6B" w:rsidRPr="007C620E" w:rsidRDefault="004E5D6B" w:rsidP="00582CE9">
                              <w:pPr>
                                <w:rPr>
                                  <w:rFonts w:ascii="Verdana" w:hAnsi="Verdana"/>
                                </w:rPr>
                              </w:pPr>
                            </w:p>
                            <w:p w14:paraId="3A611F4E" w14:textId="77777777" w:rsidR="004E5D6B" w:rsidRPr="007C620E" w:rsidRDefault="004E5D6B" w:rsidP="00582CE9">
                              <w:pPr>
                                <w:rPr>
                                  <w:rFonts w:ascii="Verdana" w:hAnsi="Verdana"/>
                                </w:rPr>
                              </w:pPr>
                            </w:p>
                            <w:p w14:paraId="3AFACBD4" w14:textId="77777777" w:rsidR="004E5D6B" w:rsidRPr="007C620E" w:rsidRDefault="004E5D6B" w:rsidP="00582CE9">
                              <w:pPr>
                                <w:rPr>
                                  <w:rFonts w:ascii="Verdana" w:hAnsi="Verdana"/>
                                </w:rPr>
                              </w:pPr>
                            </w:p>
                            <w:p w14:paraId="426A4B59" w14:textId="77777777" w:rsidR="004E5D6B" w:rsidRPr="007C620E" w:rsidRDefault="004E5D6B" w:rsidP="00582CE9">
                              <w:pPr>
                                <w:rPr>
                                  <w:rFonts w:ascii="Verdana" w:hAnsi="Verdana"/>
                                </w:rPr>
                              </w:pPr>
                            </w:p>
                            <w:p w14:paraId="02D96C2E" w14:textId="77777777" w:rsidR="004E5D6B" w:rsidRPr="007C620E" w:rsidRDefault="004E5D6B" w:rsidP="00582CE9">
                              <w:pPr>
                                <w:rPr>
                                  <w:rFonts w:ascii="Verdana" w:hAnsi="Verdana"/>
                                </w:rPr>
                              </w:pPr>
                            </w:p>
                            <w:p w14:paraId="6A17C1D4" w14:textId="77777777" w:rsidR="004E5D6B" w:rsidRPr="007C620E" w:rsidRDefault="004E5D6B" w:rsidP="00582CE9">
                              <w:pPr>
                                <w:rPr>
                                  <w:rFonts w:ascii="Verdana" w:hAnsi="Verdana"/>
                                </w:rPr>
                              </w:pPr>
                            </w:p>
                            <w:p w14:paraId="2C73C6CC" w14:textId="77777777" w:rsidR="004E5D6B" w:rsidRPr="007C620E" w:rsidRDefault="004E5D6B" w:rsidP="00582CE9">
                              <w:pPr>
                                <w:rPr>
                                  <w:rFonts w:ascii="Verdana" w:hAnsi="Verdana"/>
                                </w:rPr>
                              </w:pPr>
                            </w:p>
                            <w:p w14:paraId="709E5659" w14:textId="77777777" w:rsidR="004E5D6B" w:rsidRPr="007C620E" w:rsidRDefault="004E5D6B" w:rsidP="00582CE9">
                              <w:pPr>
                                <w:jc w:val="right"/>
                                <w:rPr>
                                  <w:rFonts w:ascii="Verdana" w:hAnsi="Verdana"/>
                                </w:rPr>
                              </w:pPr>
                              <w:r w:rsidRPr="007C620E">
                                <w:rPr>
                                  <w:rFonts w:ascii="Verdana" w:hAnsi="Verdana"/>
                                  <w:noProof/>
                                  <w:lang w:eastAsia="pl-PL"/>
                                </w:rPr>
                                <w:drawing>
                                  <wp:inline distT="0" distB="0" distL="0" distR="0" wp14:anchorId="54D63DD7" wp14:editId="3A0F449C">
                                    <wp:extent cx="1630117" cy="971550"/>
                                    <wp:effectExtent l="0" t="0" r="8255" b="0"/>
                                    <wp:docPr id="27573380" name="Obraz 2757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4E5D6B" w:rsidRPr="007C620E" w:rsidRDefault="004E5D6B" w:rsidP="00582CE9">
                              <w:pPr>
                                <w:jc w:val="right"/>
                                <w:rPr>
                                  <w:rFonts w:ascii="Verdana" w:hAnsi="Verdana"/>
                                </w:rPr>
                              </w:pPr>
                            </w:p>
                            <w:p w14:paraId="58AAB910" w14:textId="77777777" w:rsidR="004E5D6B" w:rsidRPr="007C620E" w:rsidRDefault="004E5D6B" w:rsidP="00582CE9">
                              <w:pPr>
                                <w:rPr>
                                  <w:rFonts w:ascii="Verdana" w:hAnsi="Verdana"/>
                                </w:rPr>
                              </w:pPr>
                            </w:p>
                            <w:p w14:paraId="288A8B5B" w14:textId="77777777" w:rsidR="004E5D6B" w:rsidRPr="007C620E" w:rsidRDefault="004E5D6B" w:rsidP="00582CE9">
                              <w:pPr>
                                <w:rPr>
                                  <w:rFonts w:ascii="Verdana" w:hAnsi="Verdana"/>
                                </w:rPr>
                              </w:pPr>
                              <w:bookmarkStart w:id="3" w:name="_Toc85738540"/>
                              <w:bookmarkStart w:id="4" w:name="_Toc85738567"/>
                              <w:bookmarkStart w:id="5" w:name="_Toc85738844"/>
                              <w:r w:rsidRPr="007C620E">
                                <w:rPr>
                                  <w:rFonts w:ascii="Verdana" w:hAnsi="Verdana"/>
                                </w:rPr>
                                <w:t>z działalności Grupy Kapitałowej PGE</w:t>
                              </w:r>
                              <w:r w:rsidRPr="007C620E">
                                <w:rPr>
                                  <w:rFonts w:ascii="Verdana" w:hAnsi="Verdana"/>
                                </w:rPr>
                                <w:br/>
                                <w:t>za okres 6 miesięcy</w:t>
                              </w:r>
                              <w:bookmarkEnd w:id="3"/>
                              <w:bookmarkEnd w:id="4"/>
                              <w:bookmarkEnd w:id="5"/>
                              <w:r w:rsidRPr="007C620E">
                                <w:rPr>
                                  <w:rFonts w:ascii="Verdana" w:hAnsi="Verdana"/>
                                </w:rPr>
                                <w:t xml:space="preserve"> </w:t>
                              </w:r>
                            </w:p>
                            <w:p w14:paraId="6610F527" w14:textId="77777777" w:rsidR="004E5D6B" w:rsidRPr="007C620E" w:rsidRDefault="004E5D6B" w:rsidP="00582CE9">
                              <w:pPr>
                                <w:rPr>
                                  <w:rFonts w:ascii="Verdana" w:hAnsi="Verdana"/>
                                </w:rPr>
                              </w:pPr>
                            </w:p>
                            <w:p w14:paraId="3399C3DE" w14:textId="77777777" w:rsidR="004E5D6B" w:rsidRPr="007C620E" w:rsidRDefault="004E5D6B" w:rsidP="00582CE9">
                              <w:pPr>
                                <w:rPr>
                                  <w:rFonts w:ascii="Verdana" w:hAnsi="Verdana"/>
                                </w:rPr>
                              </w:pPr>
                              <w:r w:rsidRPr="007C620E">
                                <w:rPr>
                                  <w:rFonts w:ascii="Verdana" w:hAnsi="Verdana"/>
                                </w:rPr>
                                <w:t>zakończony XX [miesiąc] 202X roku</w:t>
                              </w:r>
                            </w:p>
                            <w:p w14:paraId="2CFBE84D" w14:textId="77777777" w:rsidR="004E5D6B" w:rsidRPr="007C620E" w:rsidRDefault="004E5D6B" w:rsidP="00582CE9">
                              <w:pPr>
                                <w:rPr>
                                  <w:rFonts w:ascii="Verdana" w:hAnsi="Verdana"/>
                                </w:rPr>
                              </w:pPr>
                            </w:p>
                            <w:p w14:paraId="570BA4D8" w14:textId="77777777" w:rsidR="004E5D6B" w:rsidRPr="007C620E" w:rsidRDefault="004E5D6B" w:rsidP="00582CE9">
                              <w:pPr>
                                <w:rPr>
                                  <w:rFonts w:ascii="Verdana" w:hAnsi="Verdana"/>
                                </w:rPr>
                              </w:pPr>
                            </w:p>
                            <w:p w14:paraId="74BFC842" w14:textId="77777777" w:rsidR="004E5D6B" w:rsidRPr="007C620E" w:rsidRDefault="004E5D6B" w:rsidP="00582CE9">
                              <w:pPr>
                                <w:rPr>
                                  <w:rFonts w:ascii="Verdana" w:hAnsi="Verdana"/>
                                </w:rPr>
                              </w:pPr>
                            </w:p>
                            <w:p w14:paraId="7C728B5A" w14:textId="77777777" w:rsidR="004E5D6B" w:rsidRPr="007C620E" w:rsidRDefault="004E5D6B" w:rsidP="00582CE9">
                              <w:pPr>
                                <w:rPr>
                                  <w:rFonts w:ascii="Verdana" w:hAnsi="Verdana"/>
                                </w:rPr>
                              </w:pPr>
                            </w:p>
                            <w:p w14:paraId="5158F3CE" w14:textId="77777777" w:rsidR="004E5D6B" w:rsidRPr="007C620E" w:rsidRDefault="004E5D6B" w:rsidP="00582CE9">
                              <w:pPr>
                                <w:rPr>
                                  <w:rFonts w:ascii="Verdana" w:hAnsi="Verdana"/>
                                </w:rPr>
                              </w:pPr>
                            </w:p>
                            <w:p w14:paraId="5C8E0644" w14:textId="77777777" w:rsidR="004E5D6B" w:rsidRPr="007C620E" w:rsidRDefault="004E5D6B" w:rsidP="00582CE9">
                              <w:pPr>
                                <w:rPr>
                                  <w:rFonts w:ascii="Verdana" w:hAnsi="Verdana"/>
                                </w:rPr>
                              </w:pPr>
                            </w:p>
                            <w:p w14:paraId="4F935623" w14:textId="77777777" w:rsidR="004E5D6B" w:rsidRPr="007C620E" w:rsidRDefault="004E5D6B" w:rsidP="00582CE9">
                              <w:pPr>
                                <w:rPr>
                                  <w:rFonts w:ascii="Verdana" w:hAnsi="Verdana"/>
                                </w:rPr>
                              </w:pPr>
                            </w:p>
                            <w:p w14:paraId="625C6B15" w14:textId="77777777" w:rsidR="004E5D6B" w:rsidRPr="007C620E" w:rsidRDefault="004E5D6B" w:rsidP="00582CE9">
                              <w:pPr>
                                <w:rPr>
                                  <w:rFonts w:ascii="Verdana" w:hAnsi="Verdana"/>
                                </w:rPr>
                              </w:pPr>
                            </w:p>
                            <w:p w14:paraId="0E84F3D3" w14:textId="77777777" w:rsidR="004E5D6B" w:rsidRPr="007C620E" w:rsidRDefault="004E5D6B" w:rsidP="00582CE9">
                              <w:pPr>
                                <w:rPr>
                                  <w:rFonts w:ascii="Verdana" w:hAnsi="Verdana"/>
                                </w:rPr>
                              </w:pPr>
                            </w:p>
                            <w:p w14:paraId="1D8AAE69" w14:textId="77777777" w:rsidR="004E5D6B" w:rsidRPr="007C620E" w:rsidRDefault="004E5D6B" w:rsidP="00582CE9">
                              <w:pPr>
                                <w:rPr>
                                  <w:rFonts w:ascii="Verdana" w:hAnsi="Verdana"/>
                                </w:rPr>
                              </w:pPr>
                            </w:p>
                            <w:p w14:paraId="6C51B3EE" w14:textId="77777777" w:rsidR="004E5D6B" w:rsidRPr="007C620E" w:rsidRDefault="004E5D6B" w:rsidP="00582CE9">
                              <w:pPr>
                                <w:rPr>
                                  <w:rFonts w:ascii="Verdana" w:hAnsi="Verdana"/>
                                </w:rPr>
                              </w:pPr>
                            </w:p>
                            <w:p w14:paraId="15709DBC" w14:textId="77777777" w:rsidR="004E5D6B" w:rsidRPr="007C620E" w:rsidRDefault="004E5D6B" w:rsidP="00582CE9">
                              <w:pPr>
                                <w:rPr>
                                  <w:rFonts w:ascii="Verdana" w:hAnsi="Verdana"/>
                                </w:rPr>
                              </w:pPr>
                            </w:p>
                            <w:p w14:paraId="1C5FFAE8" w14:textId="77777777" w:rsidR="004E5D6B" w:rsidRPr="007C620E" w:rsidRDefault="004E5D6B" w:rsidP="00582CE9">
                              <w:pPr>
                                <w:rPr>
                                  <w:rFonts w:ascii="Verdana" w:hAnsi="Verdana"/>
                                </w:rPr>
                              </w:pPr>
                            </w:p>
                            <w:p w14:paraId="2929664E" w14:textId="77777777" w:rsidR="004E5D6B" w:rsidRPr="007C620E" w:rsidRDefault="004E5D6B" w:rsidP="00582CE9">
                              <w:pPr>
                                <w:rPr>
                                  <w:rFonts w:ascii="Verdana" w:hAnsi="Verdana"/>
                                </w:rPr>
                              </w:pPr>
                            </w:p>
                            <w:p w14:paraId="344697E0" w14:textId="77777777" w:rsidR="004E5D6B" w:rsidRPr="007C620E" w:rsidRDefault="004E5D6B" w:rsidP="00582CE9">
                              <w:pPr>
                                <w:rPr>
                                  <w:rFonts w:ascii="Verdana" w:hAnsi="Verdana"/>
                                </w:rPr>
                              </w:pPr>
                            </w:p>
                            <w:p w14:paraId="133D488A" w14:textId="77777777" w:rsidR="004E5D6B" w:rsidRPr="007C620E" w:rsidRDefault="004E5D6B" w:rsidP="00582CE9">
                              <w:pPr>
                                <w:rPr>
                                  <w:rFonts w:ascii="Verdana" w:hAnsi="Verdana"/>
                                </w:rPr>
                              </w:pPr>
                            </w:p>
                            <w:p w14:paraId="311499A5" w14:textId="77777777" w:rsidR="004E5D6B" w:rsidRPr="007C620E" w:rsidRDefault="004E5D6B" w:rsidP="00582CE9">
                              <w:pPr>
                                <w:rPr>
                                  <w:rFonts w:ascii="Verdana" w:hAnsi="Verdana"/>
                                </w:rPr>
                              </w:pPr>
                            </w:p>
                            <w:p w14:paraId="7E571BAA" w14:textId="77777777" w:rsidR="004E5D6B" w:rsidRPr="007C620E" w:rsidRDefault="004E5D6B" w:rsidP="00582CE9">
                              <w:pPr>
                                <w:rPr>
                                  <w:rFonts w:ascii="Verdana" w:hAnsi="Verdana"/>
                                </w:rPr>
                              </w:pPr>
                            </w:p>
                            <w:p w14:paraId="6ECD48F5" w14:textId="77777777" w:rsidR="004E5D6B" w:rsidRPr="007C620E" w:rsidRDefault="004E5D6B" w:rsidP="00582CE9">
                              <w:pPr>
                                <w:rPr>
                                  <w:rFonts w:ascii="Verdana" w:hAnsi="Verdana"/>
                                </w:rPr>
                              </w:pPr>
                            </w:p>
                            <w:p w14:paraId="5474D71D" w14:textId="77777777" w:rsidR="004E5D6B" w:rsidRPr="007C620E" w:rsidRDefault="004E5D6B" w:rsidP="00582CE9">
                              <w:pPr>
                                <w:rPr>
                                  <w:rFonts w:ascii="Verdana" w:hAnsi="Verdana"/>
                                </w:rPr>
                              </w:pPr>
                            </w:p>
                            <w:p w14:paraId="216D53F8" w14:textId="77777777" w:rsidR="004E5D6B" w:rsidRPr="007C620E" w:rsidRDefault="004E5D6B" w:rsidP="00582CE9">
                              <w:pPr>
                                <w:rPr>
                                  <w:rFonts w:ascii="Verdana" w:hAnsi="Verdana"/>
                                </w:rPr>
                              </w:pPr>
                            </w:p>
                            <w:p w14:paraId="7A3B222A" w14:textId="77777777" w:rsidR="004E5D6B" w:rsidRPr="007C620E" w:rsidRDefault="004E5D6B" w:rsidP="00582CE9">
                              <w:pPr>
                                <w:rPr>
                                  <w:rFonts w:ascii="Verdana" w:hAnsi="Verdana"/>
                                </w:rPr>
                              </w:pPr>
                            </w:p>
                            <w:p w14:paraId="499A93A0" w14:textId="77777777" w:rsidR="004E5D6B" w:rsidRPr="007C620E" w:rsidRDefault="004E5D6B" w:rsidP="00582CE9">
                              <w:pPr>
                                <w:rPr>
                                  <w:rFonts w:ascii="Verdana" w:hAnsi="Verdana"/>
                                </w:rPr>
                              </w:pPr>
                            </w:p>
                            <w:p w14:paraId="4A1E5065" w14:textId="77777777" w:rsidR="004E5D6B" w:rsidRPr="007C620E" w:rsidRDefault="004E5D6B" w:rsidP="00582CE9">
                              <w:pPr>
                                <w:rPr>
                                  <w:rFonts w:ascii="Verdana" w:hAnsi="Verdana"/>
                                </w:rPr>
                              </w:pPr>
                            </w:p>
                            <w:p w14:paraId="07FF026B" w14:textId="77777777" w:rsidR="004E5D6B" w:rsidRPr="007C620E" w:rsidRDefault="004E5D6B" w:rsidP="00582CE9">
                              <w:pPr>
                                <w:rPr>
                                  <w:rFonts w:ascii="Verdana" w:hAnsi="Verdana"/>
                                </w:rPr>
                              </w:pPr>
                            </w:p>
                            <w:p w14:paraId="5D0C8089" w14:textId="77777777" w:rsidR="004E5D6B" w:rsidRPr="007C620E" w:rsidRDefault="004E5D6B" w:rsidP="00582CE9">
                              <w:pPr>
                                <w:rPr>
                                  <w:rFonts w:ascii="Verdana" w:hAnsi="Verdana"/>
                                </w:rPr>
                              </w:pPr>
                            </w:p>
                            <w:p w14:paraId="43ABF46A" w14:textId="77777777" w:rsidR="004E5D6B" w:rsidRPr="007C620E" w:rsidRDefault="004E5D6B" w:rsidP="00582CE9">
                              <w:pPr>
                                <w:rPr>
                                  <w:rFonts w:ascii="Verdana" w:hAnsi="Verdana"/>
                                </w:rPr>
                              </w:pPr>
                            </w:p>
                            <w:p w14:paraId="36CC6EE2" w14:textId="77777777" w:rsidR="004E5D6B" w:rsidRPr="007C620E" w:rsidRDefault="004E5D6B" w:rsidP="00582CE9">
                              <w:pPr>
                                <w:rPr>
                                  <w:rFonts w:ascii="Verdana" w:hAnsi="Verdana"/>
                                </w:rPr>
                              </w:pPr>
                            </w:p>
                            <w:p w14:paraId="5BC6AEEA" w14:textId="77777777" w:rsidR="004E5D6B" w:rsidRPr="007C620E" w:rsidRDefault="004E5D6B" w:rsidP="00582CE9">
                              <w:pPr>
                                <w:rPr>
                                  <w:rFonts w:ascii="Verdana" w:hAnsi="Verdana"/>
                                </w:rPr>
                              </w:pPr>
                            </w:p>
                            <w:p w14:paraId="7031268A" w14:textId="77777777" w:rsidR="004E5D6B" w:rsidRPr="007C620E" w:rsidRDefault="004E5D6B" w:rsidP="00582CE9">
                              <w:pPr>
                                <w:rPr>
                                  <w:rFonts w:ascii="Verdana" w:hAnsi="Verdana"/>
                                </w:rPr>
                              </w:pPr>
                            </w:p>
                            <w:p w14:paraId="28A06CAD" w14:textId="77777777" w:rsidR="004E5D6B" w:rsidRPr="007C620E" w:rsidRDefault="004E5D6B" w:rsidP="00582CE9">
                              <w:pPr>
                                <w:rPr>
                                  <w:rFonts w:ascii="Verdana" w:hAnsi="Verdana"/>
                                </w:rPr>
                              </w:pPr>
                            </w:p>
                            <w:p w14:paraId="2D75FC18" w14:textId="77777777" w:rsidR="004E5D6B" w:rsidRPr="007C620E" w:rsidRDefault="004E5D6B" w:rsidP="00582CE9">
                              <w:pPr>
                                <w:jc w:val="right"/>
                                <w:rPr>
                                  <w:rFonts w:ascii="Verdana" w:hAnsi="Verdana"/>
                                </w:rPr>
                              </w:pPr>
                              <w:r w:rsidRPr="007C620E">
                                <w:rPr>
                                  <w:rFonts w:ascii="Verdana" w:hAnsi="Verdana"/>
                                  <w:noProof/>
                                  <w:lang w:eastAsia="pl-PL"/>
                                </w:rPr>
                                <w:drawing>
                                  <wp:inline distT="0" distB="0" distL="0" distR="0" wp14:anchorId="76C7F6E6" wp14:editId="7057DAC6">
                                    <wp:extent cx="1630117" cy="971550"/>
                                    <wp:effectExtent l="0" t="0" r="8255" b="0"/>
                                    <wp:docPr id="700852081" name="Obraz 70085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4E5D6B" w:rsidRPr="007C620E" w:rsidRDefault="004E5D6B" w:rsidP="00582CE9">
                              <w:pPr>
                                <w:jc w:val="right"/>
                                <w:rPr>
                                  <w:rFonts w:ascii="Verdana" w:hAnsi="Verdana"/>
                                </w:rPr>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9327FB" id="Grupa 173" o:spid="_x0000_s1026" style="position:absolute;margin-left:27pt;margin-top:30.7pt;width:549pt;height:784.25pt;z-index:251658240;mso-wrap-distance-left:18pt;mso-wrap-distance-right:18pt;mso-position-horizontal-relative:page;mso-position-vertical-relative:page;mso-width-relative:margin;mso-height-relative:margin" coordorigin="690,-2661" coordsize="50102,19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661;width:48124;height:19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082D121" w14:textId="77777777" w:rsidR="0038591A" w:rsidRDefault="0038591A" w:rsidP="00283B52">
                        <w:pPr>
                          <w:pStyle w:val="Tytu"/>
                          <w:rPr>
                            <w:rFonts w:ascii="Verdana" w:hAnsi="Verdana"/>
                            <w:spacing w:val="0"/>
                          </w:rPr>
                        </w:pPr>
                      </w:p>
                      <w:p w14:paraId="0F5603F1" w14:textId="77777777" w:rsidR="00283B52" w:rsidRPr="00283B52" w:rsidRDefault="00283B52" w:rsidP="00283B52"/>
                      <w:p w14:paraId="53EE4414" w14:textId="77777777" w:rsidR="00F85885" w:rsidRDefault="00F85885" w:rsidP="0061043F">
                        <w:pPr>
                          <w:pStyle w:val="Tytu"/>
                          <w:jc w:val="center"/>
                          <w:rPr>
                            <w:rFonts w:ascii="Verdana" w:hAnsi="Verdana"/>
                            <w:spacing w:val="0"/>
                            <w:sz w:val="40"/>
                            <w:szCs w:val="40"/>
                          </w:rPr>
                        </w:pPr>
                      </w:p>
                      <w:p w14:paraId="3EDD0450" w14:textId="14CD7A19" w:rsidR="004E5D6B" w:rsidRPr="00737FF1" w:rsidRDefault="005E5AEE" w:rsidP="0061043F">
                        <w:pPr>
                          <w:pStyle w:val="Tytu"/>
                          <w:jc w:val="center"/>
                          <w:rPr>
                            <w:rFonts w:ascii="Verdana" w:hAnsi="Verdana"/>
                            <w:spacing w:val="0"/>
                            <w:sz w:val="40"/>
                            <w:szCs w:val="40"/>
                          </w:rPr>
                        </w:pPr>
                        <w:r>
                          <w:rPr>
                            <w:rFonts w:ascii="Verdana" w:hAnsi="Verdana"/>
                            <w:spacing w:val="0"/>
                            <w:sz w:val="40"/>
                            <w:szCs w:val="40"/>
                          </w:rPr>
                          <w:t xml:space="preserve">ZAŁĄCZNIKI DO </w:t>
                        </w:r>
                        <w:r w:rsidR="004E5D6B" w:rsidRPr="00737FF1">
                          <w:rPr>
                            <w:rFonts w:ascii="Verdana" w:hAnsi="Verdana"/>
                            <w:spacing w:val="0"/>
                            <w:sz w:val="40"/>
                            <w:szCs w:val="40"/>
                          </w:rPr>
                          <w:t>SPECYFIKACJ</w:t>
                        </w:r>
                        <w:r>
                          <w:rPr>
                            <w:rFonts w:ascii="Verdana" w:hAnsi="Verdana"/>
                            <w:spacing w:val="0"/>
                            <w:sz w:val="40"/>
                            <w:szCs w:val="40"/>
                          </w:rPr>
                          <w:t>I</w:t>
                        </w:r>
                        <w:r w:rsidR="004E5D6B" w:rsidRPr="00737FF1">
                          <w:rPr>
                            <w:rFonts w:ascii="Verdana" w:hAnsi="Verdana"/>
                            <w:spacing w:val="0"/>
                            <w:sz w:val="40"/>
                            <w:szCs w:val="40"/>
                          </w:rPr>
                          <w:t xml:space="preserve"> WARUNKÓW ZAMÓWIENIA (SWZ)</w:t>
                        </w:r>
                      </w:p>
                      <w:p w14:paraId="3FFB34B9" w14:textId="77777777" w:rsidR="004E5D6B" w:rsidRPr="007C620E" w:rsidRDefault="004E5D6B" w:rsidP="006E100D">
                        <w:pPr>
                          <w:pStyle w:val="Tytu"/>
                          <w:rPr>
                            <w:rFonts w:ascii="Verdana" w:hAnsi="Verdana"/>
                            <w:spacing w:val="0"/>
                          </w:rPr>
                        </w:pPr>
                      </w:p>
                      <w:p w14:paraId="0B7584BB" w14:textId="3A75084D" w:rsidR="00C73AC0" w:rsidRPr="007C620E" w:rsidRDefault="004E5D6B" w:rsidP="00505047">
                        <w:pPr>
                          <w:pStyle w:val="PODTYTU"/>
                          <w:spacing w:before="400"/>
                          <w:jc w:val="center"/>
                          <w:rPr>
                            <w:rFonts w:ascii="Verdana" w:hAnsi="Verdana"/>
                          </w:rPr>
                        </w:pPr>
                        <w:r w:rsidRPr="007C620E">
                          <w:rPr>
                            <w:rFonts w:ascii="Verdana" w:hAnsi="Verdana"/>
                          </w:rPr>
                          <w:t>POSTĘPOWANIE ZAKUPOWE                                                                 O UDZIELENIE ZAMÓWIENIA NIEPUBLICZNEGO                                    na podstawie Procedury Ogólnej Zakupów GK PGE (PROG</w:t>
                        </w:r>
                        <w:r w:rsidR="00B660DC">
                          <w:rPr>
                            <w:rFonts w:ascii="Verdana" w:hAnsi="Verdana"/>
                          </w:rPr>
                          <w:t> </w:t>
                        </w:r>
                        <w:r w:rsidRPr="007C620E">
                          <w:rPr>
                            <w:rFonts w:ascii="Verdana" w:hAnsi="Verdana"/>
                          </w:rPr>
                          <w:t>00096/</w:t>
                        </w:r>
                        <w:r w:rsidR="007C620E" w:rsidRPr="007C620E">
                          <w:rPr>
                            <w:rFonts w:ascii="Verdana" w:hAnsi="Verdana"/>
                          </w:rPr>
                          <w:t>I</w:t>
                        </w:r>
                        <w:r w:rsidRPr="007C620E">
                          <w:rPr>
                            <w:rFonts w:ascii="Verdana" w:hAnsi="Verdana"/>
                          </w:rPr>
                          <w:t>)</w:t>
                        </w:r>
                      </w:p>
                      <w:p w14:paraId="3B27C963" w14:textId="7F77397D" w:rsidR="004E5D6B" w:rsidRDefault="004E5D6B" w:rsidP="00737FF1">
                        <w:pPr>
                          <w:pStyle w:val="PODTYTU"/>
                          <w:spacing w:before="400"/>
                          <w:jc w:val="center"/>
                          <w:rPr>
                            <w:rFonts w:ascii="Verdana" w:hAnsi="Verdana"/>
                          </w:rPr>
                        </w:pPr>
                        <w:r w:rsidRPr="007C620E">
                          <w:rPr>
                            <w:rFonts w:ascii="Verdana" w:hAnsi="Verdana"/>
                          </w:rPr>
                          <w:t>w trybie przetargu nieograniczonego</w:t>
                        </w:r>
                      </w:p>
                      <w:p w14:paraId="59712ABB" w14:textId="57E54EDD" w:rsidR="00283B52" w:rsidRPr="007C620E" w:rsidRDefault="00283B52" w:rsidP="00737FF1">
                        <w:pPr>
                          <w:pStyle w:val="PODTYTU"/>
                          <w:spacing w:before="400"/>
                          <w:jc w:val="center"/>
                          <w:rPr>
                            <w:rFonts w:ascii="Verdana" w:hAnsi="Verdana"/>
                          </w:rPr>
                        </w:pPr>
                        <w:r>
                          <w:rPr>
                            <w:rFonts w:ascii="Verdana" w:hAnsi="Verdana"/>
                          </w:rPr>
                          <w:t>pn.</w:t>
                        </w:r>
                        <w:r>
                          <w:t xml:space="preserve">: </w:t>
                        </w:r>
                        <w:r w:rsidR="00520411" w:rsidRPr="00520411">
                          <w:rPr>
                            <w:b/>
                            <w:bCs/>
                          </w:rPr>
                          <w:t>Przeglądy serwisowe analizatorów wody zainstalowanych w</w:t>
                        </w:r>
                        <w:r w:rsidR="00EC55D4">
                          <w:rPr>
                            <w:b/>
                            <w:bCs/>
                          </w:rPr>
                          <w:t> </w:t>
                        </w:r>
                        <w:r w:rsidR="00DB4AB2">
                          <w:rPr>
                            <w:b/>
                            <w:bCs/>
                          </w:rPr>
                          <w:t>e</w:t>
                        </w:r>
                        <w:r w:rsidR="00520411" w:rsidRPr="00520411">
                          <w:rPr>
                            <w:b/>
                            <w:bCs/>
                          </w:rPr>
                          <w:t>lektrowni PGE Gryfino Dolna Odra sp. z o.o.</w:t>
                        </w:r>
                      </w:p>
                      <w:p w14:paraId="28C26E18" w14:textId="3DDFEE09" w:rsidR="004E5D6B" w:rsidRPr="00E53BDE" w:rsidRDefault="004E5D6B" w:rsidP="00C92786">
                        <w:pPr>
                          <w:pStyle w:val="tekst"/>
                          <w:spacing w:before="720"/>
                          <w:jc w:val="center"/>
                          <w:rPr>
                            <w:rFonts w:ascii="Verdana" w:hAnsi="Verdana"/>
                            <w:sz w:val="28"/>
                            <w:szCs w:val="28"/>
                          </w:rPr>
                        </w:pPr>
                        <w:r w:rsidRPr="007C620E">
                          <w:rPr>
                            <w:rFonts w:ascii="Verdana" w:hAnsi="Verdana"/>
                            <w:sz w:val="28"/>
                            <w:szCs w:val="28"/>
                          </w:rPr>
                          <w:t>Numer Postępowania zakupowego:</w:t>
                        </w:r>
                        <w:r w:rsidR="004A4CD8">
                          <w:rPr>
                            <w:rFonts w:ascii="Verdana" w:hAnsi="Verdana"/>
                            <w:sz w:val="28"/>
                            <w:szCs w:val="28"/>
                          </w:rPr>
                          <w:t xml:space="preserve"> </w:t>
                        </w:r>
                        <w:r w:rsidR="00C92786" w:rsidRPr="00C92786">
                          <w:rPr>
                            <w:rFonts w:ascii="Verdana" w:hAnsi="Verdana"/>
                            <w:sz w:val="28"/>
                            <w:szCs w:val="28"/>
                          </w:rPr>
                          <w:t>POST/PGE/GRY/DZ/00060/2026</w:t>
                        </w:r>
                      </w:p>
                      <w:p w14:paraId="7DC6948D" w14:textId="77777777" w:rsidR="004E5D6B" w:rsidRPr="007C620E" w:rsidRDefault="004E5D6B" w:rsidP="0061043F">
                        <w:pPr>
                          <w:rPr>
                            <w:rFonts w:ascii="Verdana" w:hAnsi="Verdana"/>
                          </w:rPr>
                        </w:pPr>
                      </w:p>
                      <w:p w14:paraId="463DDB16" w14:textId="459F7BDD" w:rsidR="004E5D6B" w:rsidRPr="007C620E" w:rsidRDefault="004E5D6B" w:rsidP="0061043F">
                        <w:pPr>
                          <w:jc w:val="center"/>
                          <w:rPr>
                            <w:rFonts w:ascii="Verdana" w:hAnsi="Verdana"/>
                            <w:b/>
                            <w:color w:val="FF0000"/>
                          </w:rPr>
                        </w:pPr>
                      </w:p>
                      <w:p w14:paraId="4E0AAA31" w14:textId="77777777" w:rsidR="004E5D6B" w:rsidRPr="007C620E" w:rsidRDefault="004E5D6B" w:rsidP="00582CE9">
                        <w:pPr>
                          <w:rPr>
                            <w:rFonts w:ascii="Verdana" w:hAnsi="Verdana"/>
                          </w:rPr>
                        </w:pPr>
                      </w:p>
                      <w:p w14:paraId="0A2FF36B" w14:textId="77777777" w:rsidR="004E5D6B" w:rsidRPr="007C620E" w:rsidRDefault="004E5D6B" w:rsidP="00582CE9">
                        <w:pPr>
                          <w:rPr>
                            <w:rFonts w:ascii="Verdana" w:hAnsi="Verdana"/>
                          </w:rPr>
                        </w:pPr>
                      </w:p>
                      <w:p w14:paraId="6C9A0CA3" w14:textId="77777777" w:rsidR="004E5D6B" w:rsidRPr="007C620E" w:rsidRDefault="004E5D6B" w:rsidP="00582CE9">
                        <w:pPr>
                          <w:rPr>
                            <w:rFonts w:ascii="Verdana" w:hAnsi="Verdana"/>
                          </w:rPr>
                        </w:pPr>
                      </w:p>
                      <w:p w14:paraId="6CE3AEF7" w14:textId="6BDC6733" w:rsidR="004E5D6B" w:rsidRPr="007C620E" w:rsidRDefault="004E5D6B" w:rsidP="00582CE9">
                        <w:pPr>
                          <w:rPr>
                            <w:rFonts w:ascii="Verdana" w:hAnsi="Verdana"/>
                          </w:rPr>
                        </w:pPr>
                      </w:p>
                      <w:p w14:paraId="016FF61C" w14:textId="5FDA97C3" w:rsidR="004E5D6B" w:rsidRPr="007C620E" w:rsidRDefault="004E5D6B" w:rsidP="00582CE9">
                        <w:pPr>
                          <w:rPr>
                            <w:rFonts w:ascii="Verdana" w:hAnsi="Verdana"/>
                          </w:rPr>
                        </w:pPr>
                      </w:p>
                      <w:p w14:paraId="5FFCFE9C" w14:textId="1D9AD7F3" w:rsidR="004E5D6B" w:rsidRPr="007C620E" w:rsidRDefault="004E5D6B" w:rsidP="00582CE9">
                        <w:pPr>
                          <w:rPr>
                            <w:rFonts w:ascii="Verdana" w:hAnsi="Verdana"/>
                          </w:rPr>
                        </w:pPr>
                      </w:p>
                      <w:p w14:paraId="585B4125" w14:textId="68688133" w:rsidR="004E5D6B" w:rsidRPr="007C620E" w:rsidRDefault="004E5D6B" w:rsidP="00582CE9">
                        <w:pPr>
                          <w:rPr>
                            <w:rFonts w:ascii="Verdana" w:hAnsi="Verdana"/>
                          </w:rPr>
                        </w:pPr>
                      </w:p>
                      <w:p w14:paraId="0C31748C" w14:textId="7EB896B8" w:rsidR="004E5D6B" w:rsidRPr="007C620E" w:rsidRDefault="004E5D6B" w:rsidP="00582CE9">
                        <w:pPr>
                          <w:rPr>
                            <w:rFonts w:ascii="Verdana" w:hAnsi="Verdana"/>
                          </w:rPr>
                        </w:pPr>
                      </w:p>
                      <w:p w14:paraId="28683B45" w14:textId="4F4C9C21" w:rsidR="004E5D6B" w:rsidRPr="007C620E" w:rsidRDefault="004E5D6B" w:rsidP="00582CE9">
                        <w:pPr>
                          <w:rPr>
                            <w:rFonts w:ascii="Verdana" w:hAnsi="Verdana"/>
                          </w:rPr>
                        </w:pPr>
                      </w:p>
                      <w:p w14:paraId="1E32B904" w14:textId="1EEFD7F7" w:rsidR="004E5D6B" w:rsidRPr="007C620E" w:rsidRDefault="004E5D6B" w:rsidP="00582CE9">
                        <w:pPr>
                          <w:rPr>
                            <w:rFonts w:ascii="Verdana" w:hAnsi="Verdana"/>
                          </w:rPr>
                        </w:pPr>
                      </w:p>
                      <w:p w14:paraId="723CF3EC" w14:textId="62D117F8" w:rsidR="004E5D6B" w:rsidRPr="007C620E" w:rsidRDefault="004E5D6B" w:rsidP="00582CE9">
                        <w:pPr>
                          <w:rPr>
                            <w:rFonts w:ascii="Verdana" w:hAnsi="Verdana"/>
                          </w:rPr>
                        </w:pPr>
                      </w:p>
                      <w:p w14:paraId="1021891E" w14:textId="6FA072DB" w:rsidR="004E5D6B" w:rsidRPr="007C620E" w:rsidRDefault="004E5D6B" w:rsidP="00B25998">
                        <w:pPr>
                          <w:pStyle w:val="tekst"/>
                          <w:spacing w:before="0"/>
                          <w:jc w:val="center"/>
                          <w:rPr>
                            <w:rFonts w:ascii="Verdana" w:hAnsi="Verdana"/>
                            <w:sz w:val="24"/>
                            <w:szCs w:val="24"/>
                          </w:rPr>
                        </w:pPr>
                        <w:r w:rsidRPr="007C620E">
                          <w:rPr>
                            <w:rFonts w:ascii="Verdana" w:hAnsi="Verdana"/>
                            <w:sz w:val="24"/>
                            <w:szCs w:val="24"/>
                          </w:rPr>
                          <w:fldChar w:fldCharType="begin"/>
                        </w:r>
                        <w:r w:rsidRPr="007C620E">
                          <w:rPr>
                            <w:rFonts w:ascii="Verdana" w:hAnsi="Verdana"/>
                            <w:sz w:val="24"/>
                            <w:szCs w:val="24"/>
                          </w:rPr>
                          <w:instrText xml:space="preserve"> TIME \@ "d MMMM yyyy" </w:instrText>
                        </w:r>
                        <w:r w:rsidRPr="007C620E">
                          <w:rPr>
                            <w:rFonts w:ascii="Verdana" w:hAnsi="Verdana"/>
                            <w:sz w:val="24"/>
                            <w:szCs w:val="24"/>
                          </w:rPr>
                          <w:fldChar w:fldCharType="separate"/>
                        </w:r>
                        <w:r w:rsidR="005E5AEE">
                          <w:rPr>
                            <w:rFonts w:ascii="Verdana" w:hAnsi="Verdana"/>
                            <w:noProof/>
                            <w:sz w:val="24"/>
                            <w:szCs w:val="24"/>
                          </w:rPr>
                          <w:t>3 kwietnia 2026</w:t>
                        </w:r>
                        <w:r w:rsidRPr="007C620E">
                          <w:rPr>
                            <w:rFonts w:ascii="Verdana" w:hAnsi="Verdana"/>
                            <w:sz w:val="24"/>
                            <w:szCs w:val="24"/>
                          </w:rPr>
                          <w:fldChar w:fldCharType="end"/>
                        </w:r>
                        <w:r w:rsidRPr="007C620E">
                          <w:rPr>
                            <w:rFonts w:ascii="Verdana" w:hAnsi="Verdana"/>
                            <w:sz w:val="24"/>
                            <w:szCs w:val="24"/>
                          </w:rPr>
                          <w:t xml:space="preserve"> r.</w:t>
                        </w:r>
                      </w:p>
                      <w:p w14:paraId="75BC2D58" w14:textId="77777777" w:rsidR="004E5D6B" w:rsidRPr="007C620E" w:rsidRDefault="004E5D6B" w:rsidP="00582CE9">
                        <w:pPr>
                          <w:rPr>
                            <w:rFonts w:ascii="Verdana" w:hAnsi="Verdana"/>
                          </w:rPr>
                        </w:pPr>
                      </w:p>
                      <w:p w14:paraId="4F246D4C" w14:textId="77777777" w:rsidR="004E5D6B" w:rsidRPr="007C620E" w:rsidRDefault="004E5D6B" w:rsidP="00582CE9">
                        <w:pPr>
                          <w:rPr>
                            <w:rFonts w:ascii="Verdana" w:hAnsi="Verdana"/>
                          </w:rPr>
                        </w:pPr>
                      </w:p>
                      <w:p w14:paraId="4381DED7" w14:textId="77777777" w:rsidR="004E5D6B" w:rsidRPr="007C620E" w:rsidRDefault="004E5D6B" w:rsidP="00582CE9">
                        <w:pPr>
                          <w:rPr>
                            <w:rFonts w:ascii="Verdana" w:hAnsi="Verdana"/>
                          </w:rPr>
                        </w:pPr>
                      </w:p>
                      <w:p w14:paraId="684EBCF6" w14:textId="77777777" w:rsidR="004E5D6B" w:rsidRPr="007C620E" w:rsidRDefault="004E5D6B" w:rsidP="00582CE9">
                        <w:pPr>
                          <w:rPr>
                            <w:rFonts w:ascii="Verdana" w:hAnsi="Verdana"/>
                          </w:rPr>
                        </w:pPr>
                      </w:p>
                      <w:p w14:paraId="2FB427EC" w14:textId="77777777" w:rsidR="004E5D6B" w:rsidRPr="007C620E" w:rsidRDefault="004E5D6B" w:rsidP="00582CE9">
                        <w:pPr>
                          <w:rPr>
                            <w:rFonts w:ascii="Verdana" w:hAnsi="Verdana"/>
                          </w:rPr>
                        </w:pPr>
                      </w:p>
                      <w:p w14:paraId="2D6C5A8F" w14:textId="77777777" w:rsidR="004E5D6B" w:rsidRPr="007C620E" w:rsidRDefault="004E5D6B" w:rsidP="00582CE9">
                        <w:pPr>
                          <w:rPr>
                            <w:rFonts w:ascii="Verdana" w:hAnsi="Verdana"/>
                          </w:rPr>
                        </w:pPr>
                      </w:p>
                      <w:p w14:paraId="30DAE0EA" w14:textId="77777777" w:rsidR="004E5D6B" w:rsidRPr="007C620E" w:rsidRDefault="004E5D6B" w:rsidP="00582CE9">
                        <w:pPr>
                          <w:rPr>
                            <w:rFonts w:ascii="Verdana" w:hAnsi="Verdana"/>
                          </w:rPr>
                        </w:pPr>
                      </w:p>
                      <w:p w14:paraId="57F336FD" w14:textId="77777777" w:rsidR="004E5D6B" w:rsidRPr="007C620E" w:rsidRDefault="004E5D6B" w:rsidP="00582CE9">
                        <w:pPr>
                          <w:rPr>
                            <w:rFonts w:ascii="Verdana" w:hAnsi="Verdana"/>
                          </w:rPr>
                        </w:pPr>
                      </w:p>
                      <w:p w14:paraId="28917AC7" w14:textId="77777777" w:rsidR="004E5D6B" w:rsidRPr="007C620E" w:rsidRDefault="004E5D6B" w:rsidP="00582CE9">
                        <w:pPr>
                          <w:rPr>
                            <w:rFonts w:ascii="Verdana" w:hAnsi="Verdana"/>
                          </w:rPr>
                        </w:pPr>
                      </w:p>
                      <w:p w14:paraId="701FE939" w14:textId="77777777" w:rsidR="004E5D6B" w:rsidRPr="007C620E" w:rsidRDefault="004E5D6B" w:rsidP="00582CE9">
                        <w:pPr>
                          <w:rPr>
                            <w:rFonts w:ascii="Verdana" w:hAnsi="Verdana"/>
                          </w:rPr>
                        </w:pPr>
                      </w:p>
                      <w:p w14:paraId="1343341C" w14:textId="77777777" w:rsidR="004E5D6B" w:rsidRPr="007C620E" w:rsidRDefault="004E5D6B" w:rsidP="00582CE9">
                        <w:pPr>
                          <w:rPr>
                            <w:rFonts w:ascii="Verdana" w:hAnsi="Verdana"/>
                          </w:rPr>
                        </w:pPr>
                      </w:p>
                      <w:p w14:paraId="1432C827" w14:textId="77777777" w:rsidR="004E5D6B" w:rsidRPr="007C620E" w:rsidRDefault="004E5D6B" w:rsidP="00582CE9">
                        <w:pPr>
                          <w:rPr>
                            <w:rFonts w:ascii="Verdana" w:hAnsi="Verdana"/>
                          </w:rPr>
                        </w:pPr>
                      </w:p>
                      <w:p w14:paraId="7B35398F" w14:textId="77777777" w:rsidR="004E5D6B" w:rsidRPr="007C620E" w:rsidRDefault="004E5D6B" w:rsidP="00582CE9">
                        <w:pPr>
                          <w:rPr>
                            <w:rFonts w:ascii="Verdana" w:hAnsi="Verdana"/>
                          </w:rPr>
                        </w:pPr>
                      </w:p>
                      <w:p w14:paraId="43EE2866" w14:textId="77777777" w:rsidR="004E5D6B" w:rsidRPr="007C620E" w:rsidRDefault="004E5D6B" w:rsidP="00582CE9">
                        <w:pPr>
                          <w:rPr>
                            <w:rFonts w:ascii="Verdana" w:hAnsi="Verdana"/>
                          </w:rPr>
                        </w:pPr>
                      </w:p>
                      <w:p w14:paraId="229097DD" w14:textId="77777777" w:rsidR="004E5D6B" w:rsidRPr="007C620E" w:rsidRDefault="004E5D6B" w:rsidP="00582CE9">
                        <w:pPr>
                          <w:rPr>
                            <w:rFonts w:ascii="Verdana" w:hAnsi="Verdana"/>
                          </w:rPr>
                        </w:pPr>
                      </w:p>
                      <w:p w14:paraId="201EC5B7" w14:textId="77777777" w:rsidR="004E5D6B" w:rsidRPr="007C620E" w:rsidRDefault="004E5D6B" w:rsidP="00582CE9">
                        <w:pPr>
                          <w:rPr>
                            <w:rFonts w:ascii="Verdana" w:hAnsi="Verdana"/>
                          </w:rPr>
                        </w:pPr>
                      </w:p>
                      <w:p w14:paraId="5793BB72" w14:textId="77777777" w:rsidR="004E5D6B" w:rsidRPr="007C620E" w:rsidRDefault="004E5D6B" w:rsidP="00582CE9">
                        <w:pPr>
                          <w:rPr>
                            <w:rFonts w:ascii="Verdana" w:hAnsi="Verdana"/>
                          </w:rPr>
                        </w:pPr>
                      </w:p>
                      <w:p w14:paraId="598AE692" w14:textId="77777777" w:rsidR="004E5D6B" w:rsidRPr="007C620E" w:rsidRDefault="004E5D6B" w:rsidP="00582CE9">
                        <w:pPr>
                          <w:rPr>
                            <w:rFonts w:ascii="Verdana" w:hAnsi="Verdana"/>
                          </w:rPr>
                        </w:pPr>
                      </w:p>
                      <w:p w14:paraId="40BC46EE" w14:textId="77777777" w:rsidR="004E5D6B" w:rsidRPr="007C620E" w:rsidRDefault="004E5D6B" w:rsidP="00582CE9">
                        <w:pPr>
                          <w:rPr>
                            <w:rFonts w:ascii="Verdana" w:hAnsi="Verdana"/>
                          </w:rPr>
                        </w:pPr>
                      </w:p>
                      <w:p w14:paraId="11F9F4C7" w14:textId="77777777" w:rsidR="004E5D6B" w:rsidRPr="007C620E" w:rsidRDefault="004E5D6B" w:rsidP="00582CE9">
                        <w:pPr>
                          <w:rPr>
                            <w:rFonts w:ascii="Verdana" w:hAnsi="Verdana"/>
                          </w:rPr>
                        </w:pPr>
                      </w:p>
                      <w:p w14:paraId="3D302161" w14:textId="77777777" w:rsidR="004E5D6B" w:rsidRPr="007C620E" w:rsidRDefault="004E5D6B" w:rsidP="00582CE9">
                        <w:pPr>
                          <w:rPr>
                            <w:rFonts w:ascii="Verdana" w:hAnsi="Verdana"/>
                          </w:rPr>
                        </w:pPr>
                      </w:p>
                      <w:p w14:paraId="7A7D4AB8" w14:textId="77777777" w:rsidR="004E5D6B" w:rsidRPr="007C620E" w:rsidRDefault="004E5D6B" w:rsidP="00582CE9">
                        <w:pPr>
                          <w:rPr>
                            <w:rFonts w:ascii="Verdana" w:hAnsi="Verdana"/>
                          </w:rPr>
                        </w:pPr>
                      </w:p>
                      <w:p w14:paraId="33A875CC" w14:textId="77777777" w:rsidR="004E5D6B" w:rsidRPr="007C620E" w:rsidRDefault="004E5D6B" w:rsidP="00582CE9">
                        <w:pPr>
                          <w:jc w:val="right"/>
                          <w:rPr>
                            <w:rFonts w:ascii="Verdana" w:hAnsi="Verdana"/>
                          </w:rPr>
                        </w:pPr>
                      </w:p>
                      <w:p w14:paraId="60BBDDD0" w14:textId="77777777" w:rsidR="004E5D6B" w:rsidRPr="007C620E" w:rsidRDefault="004E5D6B" w:rsidP="00582CE9">
                        <w:pPr>
                          <w:rPr>
                            <w:rFonts w:ascii="Verdana" w:hAnsi="Verdana"/>
                          </w:rPr>
                        </w:pPr>
                      </w:p>
                      <w:p w14:paraId="22395213" w14:textId="77777777" w:rsidR="004E5D6B" w:rsidRPr="007C620E" w:rsidRDefault="004E5D6B" w:rsidP="00582CE9">
                        <w:pPr>
                          <w:rPr>
                            <w:rFonts w:ascii="Verdana" w:hAnsi="Verdana"/>
                          </w:rPr>
                        </w:pPr>
                      </w:p>
                      <w:p w14:paraId="0C0E70C2" w14:textId="77777777" w:rsidR="004E5D6B" w:rsidRPr="007C620E" w:rsidRDefault="004E5D6B" w:rsidP="00582CE9">
                        <w:pPr>
                          <w:rPr>
                            <w:rFonts w:ascii="Verdana" w:hAnsi="Verdana"/>
                          </w:rPr>
                        </w:pPr>
                      </w:p>
                      <w:p w14:paraId="21086B64" w14:textId="77777777" w:rsidR="004E5D6B" w:rsidRPr="007C620E" w:rsidRDefault="004E5D6B" w:rsidP="00582CE9">
                        <w:pPr>
                          <w:rPr>
                            <w:rFonts w:ascii="Verdana" w:hAnsi="Verdana"/>
                          </w:rPr>
                        </w:pPr>
                      </w:p>
                      <w:p w14:paraId="5B0C958C" w14:textId="77777777" w:rsidR="004E5D6B" w:rsidRPr="007C620E" w:rsidRDefault="004E5D6B" w:rsidP="00582CE9">
                        <w:pPr>
                          <w:rPr>
                            <w:rFonts w:ascii="Verdana" w:hAnsi="Verdana"/>
                          </w:rPr>
                        </w:pPr>
                      </w:p>
                      <w:p w14:paraId="0CD1FADF" w14:textId="77777777" w:rsidR="004E5D6B" w:rsidRPr="007C620E" w:rsidRDefault="004E5D6B" w:rsidP="00582CE9">
                        <w:pPr>
                          <w:rPr>
                            <w:rFonts w:ascii="Verdana" w:hAnsi="Verdana"/>
                          </w:rPr>
                        </w:pPr>
                      </w:p>
                      <w:p w14:paraId="6E91FCC6" w14:textId="77777777" w:rsidR="004E5D6B" w:rsidRPr="007C620E" w:rsidRDefault="004E5D6B" w:rsidP="00582CE9">
                        <w:pPr>
                          <w:rPr>
                            <w:rFonts w:ascii="Verdana" w:hAnsi="Verdana"/>
                          </w:rPr>
                        </w:pPr>
                      </w:p>
                      <w:p w14:paraId="719B27DF" w14:textId="77777777" w:rsidR="004E5D6B" w:rsidRPr="007C620E" w:rsidRDefault="004E5D6B" w:rsidP="00582CE9">
                        <w:pPr>
                          <w:rPr>
                            <w:rFonts w:ascii="Verdana" w:hAnsi="Verdana"/>
                          </w:rPr>
                        </w:pPr>
                      </w:p>
                      <w:p w14:paraId="68557E3C" w14:textId="77777777" w:rsidR="004E5D6B" w:rsidRPr="007C620E" w:rsidRDefault="004E5D6B" w:rsidP="00582CE9">
                        <w:pPr>
                          <w:rPr>
                            <w:rFonts w:ascii="Verdana" w:hAnsi="Verdana"/>
                          </w:rPr>
                        </w:pPr>
                      </w:p>
                      <w:p w14:paraId="32D8B71D" w14:textId="77777777" w:rsidR="004E5D6B" w:rsidRPr="007C620E" w:rsidRDefault="004E5D6B" w:rsidP="00582CE9">
                        <w:pPr>
                          <w:rPr>
                            <w:rFonts w:ascii="Verdana" w:hAnsi="Verdana"/>
                          </w:rPr>
                        </w:pPr>
                      </w:p>
                      <w:p w14:paraId="3EF59BEB" w14:textId="77777777" w:rsidR="004E5D6B" w:rsidRPr="007C620E" w:rsidRDefault="004E5D6B" w:rsidP="00582CE9">
                        <w:pPr>
                          <w:rPr>
                            <w:rFonts w:ascii="Verdana" w:hAnsi="Verdana"/>
                          </w:rPr>
                        </w:pPr>
                      </w:p>
                      <w:p w14:paraId="6F6B4BAD" w14:textId="77777777" w:rsidR="004E5D6B" w:rsidRPr="007C620E" w:rsidRDefault="004E5D6B" w:rsidP="00582CE9">
                        <w:pPr>
                          <w:rPr>
                            <w:rFonts w:ascii="Verdana" w:hAnsi="Verdana"/>
                          </w:rPr>
                        </w:pPr>
                      </w:p>
                      <w:p w14:paraId="02432CBA" w14:textId="77777777" w:rsidR="004E5D6B" w:rsidRPr="007C620E" w:rsidRDefault="004E5D6B" w:rsidP="00582CE9">
                        <w:pPr>
                          <w:rPr>
                            <w:rFonts w:ascii="Verdana" w:hAnsi="Verdana"/>
                          </w:rPr>
                        </w:pPr>
                      </w:p>
                      <w:p w14:paraId="66179F3B" w14:textId="77777777" w:rsidR="004E5D6B" w:rsidRPr="007C620E" w:rsidRDefault="004E5D6B" w:rsidP="00582CE9">
                        <w:pPr>
                          <w:rPr>
                            <w:rFonts w:ascii="Verdana" w:hAnsi="Verdana"/>
                          </w:rPr>
                        </w:pPr>
                      </w:p>
                      <w:p w14:paraId="3344751A" w14:textId="77777777" w:rsidR="004E5D6B" w:rsidRPr="007C620E" w:rsidRDefault="004E5D6B" w:rsidP="00582CE9">
                        <w:pPr>
                          <w:rPr>
                            <w:rFonts w:ascii="Verdana" w:hAnsi="Verdana"/>
                          </w:rPr>
                        </w:pPr>
                      </w:p>
                      <w:p w14:paraId="644D28AE" w14:textId="77777777" w:rsidR="004E5D6B" w:rsidRPr="007C620E" w:rsidRDefault="004E5D6B" w:rsidP="00582CE9">
                        <w:pPr>
                          <w:rPr>
                            <w:rFonts w:ascii="Verdana" w:hAnsi="Verdana"/>
                          </w:rPr>
                        </w:pPr>
                      </w:p>
                      <w:p w14:paraId="7F1E8AED" w14:textId="77777777" w:rsidR="004E5D6B" w:rsidRPr="007C620E" w:rsidRDefault="004E5D6B" w:rsidP="00582CE9">
                        <w:pPr>
                          <w:rPr>
                            <w:rFonts w:ascii="Verdana" w:hAnsi="Verdana"/>
                          </w:rPr>
                        </w:pPr>
                      </w:p>
                      <w:p w14:paraId="51C49FA1" w14:textId="77777777" w:rsidR="004E5D6B" w:rsidRPr="007C620E" w:rsidRDefault="004E5D6B" w:rsidP="00582CE9">
                        <w:pPr>
                          <w:rPr>
                            <w:rFonts w:ascii="Verdana" w:hAnsi="Verdana"/>
                          </w:rPr>
                        </w:pPr>
                      </w:p>
                      <w:p w14:paraId="7F2CD54D" w14:textId="77777777" w:rsidR="004E5D6B" w:rsidRPr="007C620E" w:rsidRDefault="004E5D6B" w:rsidP="00582CE9">
                        <w:pPr>
                          <w:rPr>
                            <w:rFonts w:ascii="Verdana" w:hAnsi="Verdana"/>
                          </w:rPr>
                        </w:pPr>
                      </w:p>
                      <w:p w14:paraId="75FFE7CD" w14:textId="77777777" w:rsidR="004E5D6B" w:rsidRPr="007C620E" w:rsidRDefault="004E5D6B" w:rsidP="00582CE9">
                        <w:pPr>
                          <w:rPr>
                            <w:rFonts w:ascii="Verdana" w:hAnsi="Verdana"/>
                          </w:rPr>
                        </w:pPr>
                      </w:p>
                      <w:p w14:paraId="756C94FC" w14:textId="77777777" w:rsidR="004E5D6B" w:rsidRPr="007C620E" w:rsidRDefault="004E5D6B" w:rsidP="00582CE9">
                        <w:pPr>
                          <w:rPr>
                            <w:rFonts w:ascii="Verdana" w:hAnsi="Verdana"/>
                          </w:rPr>
                        </w:pPr>
                      </w:p>
                      <w:p w14:paraId="619C8EF1" w14:textId="77777777" w:rsidR="004E5D6B" w:rsidRPr="007C620E" w:rsidRDefault="004E5D6B" w:rsidP="00582CE9">
                        <w:pPr>
                          <w:rPr>
                            <w:rFonts w:ascii="Verdana" w:hAnsi="Verdana"/>
                          </w:rPr>
                        </w:pPr>
                      </w:p>
                      <w:p w14:paraId="4E249615" w14:textId="77777777" w:rsidR="004E5D6B" w:rsidRPr="007C620E" w:rsidRDefault="004E5D6B" w:rsidP="00582CE9">
                        <w:pPr>
                          <w:rPr>
                            <w:rFonts w:ascii="Verdana" w:hAnsi="Verdana"/>
                          </w:rPr>
                        </w:pPr>
                      </w:p>
                      <w:p w14:paraId="6C9E77FF" w14:textId="77777777" w:rsidR="004E5D6B" w:rsidRPr="007C620E" w:rsidRDefault="004E5D6B" w:rsidP="00582CE9">
                        <w:pPr>
                          <w:rPr>
                            <w:rFonts w:ascii="Verdana" w:hAnsi="Verdana"/>
                          </w:rPr>
                        </w:pPr>
                      </w:p>
                      <w:p w14:paraId="166E5FB6" w14:textId="77777777" w:rsidR="004E5D6B" w:rsidRPr="007C620E" w:rsidRDefault="004E5D6B" w:rsidP="00582CE9">
                        <w:pPr>
                          <w:rPr>
                            <w:rFonts w:ascii="Verdana" w:hAnsi="Verdana"/>
                          </w:rPr>
                        </w:pPr>
                      </w:p>
                      <w:p w14:paraId="235A7627" w14:textId="77777777" w:rsidR="004E5D6B" w:rsidRPr="007C620E" w:rsidRDefault="004E5D6B" w:rsidP="00582CE9">
                        <w:pPr>
                          <w:rPr>
                            <w:rFonts w:ascii="Verdana" w:hAnsi="Verdana"/>
                          </w:rPr>
                        </w:pPr>
                      </w:p>
                      <w:p w14:paraId="60737003" w14:textId="77777777" w:rsidR="004E5D6B" w:rsidRPr="007C620E" w:rsidRDefault="004E5D6B" w:rsidP="00582CE9">
                        <w:pPr>
                          <w:jc w:val="right"/>
                          <w:rPr>
                            <w:rFonts w:ascii="Verdana" w:hAnsi="Verdana"/>
                          </w:rPr>
                        </w:pPr>
                        <w:r w:rsidRPr="007C620E">
                          <w:rPr>
                            <w:rFonts w:ascii="Verdana" w:hAnsi="Verdana"/>
                            <w:noProof/>
                            <w:lang w:eastAsia="pl-PL"/>
                          </w:rPr>
                          <w:drawing>
                            <wp:inline distT="0" distB="0" distL="0" distR="0" wp14:anchorId="1F7747EA" wp14:editId="3E0EB22D">
                              <wp:extent cx="1630117" cy="971550"/>
                              <wp:effectExtent l="0" t="0" r="8255" b="0"/>
                              <wp:docPr id="1019825616" name="Obraz 1019825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4E5D6B" w:rsidRPr="007C620E" w:rsidRDefault="004E5D6B" w:rsidP="00582CE9">
                        <w:pPr>
                          <w:jc w:val="right"/>
                          <w:rPr>
                            <w:rFonts w:ascii="Verdana" w:hAnsi="Verdana"/>
                          </w:rPr>
                        </w:pPr>
                      </w:p>
                      <w:p w14:paraId="6DED7921" w14:textId="77777777" w:rsidR="004E5D6B" w:rsidRPr="007C620E" w:rsidRDefault="004E5D6B" w:rsidP="00582CE9">
                        <w:pPr>
                          <w:rPr>
                            <w:rFonts w:ascii="Verdana" w:hAnsi="Verdana"/>
                          </w:rPr>
                        </w:pPr>
                      </w:p>
                      <w:p w14:paraId="4A4CD50F" w14:textId="77777777" w:rsidR="004E5D6B" w:rsidRPr="007C620E" w:rsidRDefault="004E5D6B" w:rsidP="00582CE9">
                        <w:pPr>
                          <w:rPr>
                            <w:rFonts w:ascii="Verdana" w:hAnsi="Verdana"/>
                          </w:rPr>
                        </w:pPr>
                        <w:bookmarkStart w:id="6" w:name="_Toc85738539"/>
                        <w:bookmarkStart w:id="7" w:name="_Toc85738566"/>
                        <w:bookmarkStart w:id="8" w:name="_Toc85738843"/>
                        <w:r w:rsidRPr="007C620E">
                          <w:rPr>
                            <w:rFonts w:ascii="Verdana" w:hAnsi="Verdana"/>
                          </w:rPr>
                          <w:t>z działalności Grupy Kapitałowej PGE</w:t>
                        </w:r>
                        <w:r w:rsidRPr="007C620E">
                          <w:rPr>
                            <w:rFonts w:ascii="Verdana" w:hAnsi="Verdana"/>
                          </w:rPr>
                          <w:br/>
                          <w:t>za okres 6 miesięcy</w:t>
                        </w:r>
                        <w:bookmarkEnd w:id="6"/>
                        <w:bookmarkEnd w:id="7"/>
                        <w:bookmarkEnd w:id="8"/>
                        <w:r w:rsidRPr="007C620E">
                          <w:rPr>
                            <w:rFonts w:ascii="Verdana" w:hAnsi="Verdana"/>
                          </w:rPr>
                          <w:t xml:space="preserve"> </w:t>
                        </w:r>
                      </w:p>
                      <w:p w14:paraId="009673D9" w14:textId="77777777" w:rsidR="004E5D6B" w:rsidRPr="007C620E" w:rsidRDefault="004E5D6B" w:rsidP="00582CE9">
                        <w:pPr>
                          <w:rPr>
                            <w:rFonts w:ascii="Verdana" w:hAnsi="Verdana"/>
                          </w:rPr>
                        </w:pPr>
                      </w:p>
                      <w:p w14:paraId="26E705AE" w14:textId="77777777" w:rsidR="004E5D6B" w:rsidRPr="007C620E" w:rsidRDefault="004E5D6B" w:rsidP="00582CE9">
                        <w:pPr>
                          <w:rPr>
                            <w:rFonts w:ascii="Verdana" w:hAnsi="Verdana"/>
                          </w:rPr>
                        </w:pPr>
                        <w:r w:rsidRPr="007C620E">
                          <w:rPr>
                            <w:rFonts w:ascii="Verdana" w:hAnsi="Verdana"/>
                          </w:rPr>
                          <w:t>zakończony XX [miesiąc] 202X roku</w:t>
                        </w:r>
                      </w:p>
                      <w:p w14:paraId="07D1A062" w14:textId="77777777" w:rsidR="004E5D6B" w:rsidRPr="007C620E" w:rsidRDefault="004E5D6B" w:rsidP="00582CE9">
                        <w:pPr>
                          <w:rPr>
                            <w:rFonts w:ascii="Verdana" w:hAnsi="Verdana"/>
                          </w:rPr>
                        </w:pPr>
                      </w:p>
                      <w:p w14:paraId="1002891D" w14:textId="77777777" w:rsidR="004E5D6B" w:rsidRPr="007C620E" w:rsidRDefault="004E5D6B" w:rsidP="00582CE9">
                        <w:pPr>
                          <w:rPr>
                            <w:rFonts w:ascii="Verdana" w:hAnsi="Verdana"/>
                          </w:rPr>
                        </w:pPr>
                      </w:p>
                      <w:p w14:paraId="4C52CD87" w14:textId="77777777" w:rsidR="004E5D6B" w:rsidRPr="007C620E" w:rsidRDefault="004E5D6B" w:rsidP="00582CE9">
                        <w:pPr>
                          <w:rPr>
                            <w:rFonts w:ascii="Verdana" w:hAnsi="Verdana"/>
                          </w:rPr>
                        </w:pPr>
                      </w:p>
                      <w:p w14:paraId="1FA387C7" w14:textId="77777777" w:rsidR="004E5D6B" w:rsidRPr="007C620E" w:rsidRDefault="004E5D6B" w:rsidP="00582CE9">
                        <w:pPr>
                          <w:rPr>
                            <w:rFonts w:ascii="Verdana" w:hAnsi="Verdana"/>
                          </w:rPr>
                        </w:pPr>
                      </w:p>
                      <w:p w14:paraId="5F9CA346" w14:textId="77777777" w:rsidR="004E5D6B" w:rsidRPr="007C620E" w:rsidRDefault="004E5D6B" w:rsidP="00582CE9">
                        <w:pPr>
                          <w:rPr>
                            <w:rFonts w:ascii="Verdana" w:hAnsi="Verdana"/>
                          </w:rPr>
                        </w:pPr>
                      </w:p>
                      <w:p w14:paraId="1730A74C" w14:textId="77777777" w:rsidR="004E5D6B" w:rsidRPr="007C620E" w:rsidRDefault="004E5D6B" w:rsidP="00582CE9">
                        <w:pPr>
                          <w:rPr>
                            <w:rFonts w:ascii="Verdana" w:hAnsi="Verdana"/>
                          </w:rPr>
                        </w:pPr>
                      </w:p>
                      <w:p w14:paraId="408ED38B" w14:textId="77777777" w:rsidR="004E5D6B" w:rsidRPr="007C620E" w:rsidRDefault="004E5D6B" w:rsidP="00582CE9">
                        <w:pPr>
                          <w:rPr>
                            <w:rFonts w:ascii="Verdana" w:hAnsi="Verdana"/>
                          </w:rPr>
                        </w:pPr>
                      </w:p>
                      <w:p w14:paraId="42565988" w14:textId="77777777" w:rsidR="004E5D6B" w:rsidRPr="007C620E" w:rsidRDefault="004E5D6B" w:rsidP="00582CE9">
                        <w:pPr>
                          <w:rPr>
                            <w:rFonts w:ascii="Verdana" w:hAnsi="Verdana"/>
                          </w:rPr>
                        </w:pPr>
                      </w:p>
                      <w:p w14:paraId="05B58EAD" w14:textId="77777777" w:rsidR="004E5D6B" w:rsidRPr="007C620E" w:rsidRDefault="004E5D6B" w:rsidP="00582CE9">
                        <w:pPr>
                          <w:rPr>
                            <w:rFonts w:ascii="Verdana" w:hAnsi="Verdana"/>
                          </w:rPr>
                        </w:pPr>
                      </w:p>
                      <w:p w14:paraId="212F3547" w14:textId="77777777" w:rsidR="004E5D6B" w:rsidRPr="007C620E" w:rsidRDefault="004E5D6B" w:rsidP="00582CE9">
                        <w:pPr>
                          <w:rPr>
                            <w:rFonts w:ascii="Verdana" w:hAnsi="Verdana"/>
                          </w:rPr>
                        </w:pPr>
                      </w:p>
                      <w:p w14:paraId="2B1BA1A3" w14:textId="77777777" w:rsidR="004E5D6B" w:rsidRPr="007C620E" w:rsidRDefault="004E5D6B" w:rsidP="00582CE9">
                        <w:pPr>
                          <w:rPr>
                            <w:rFonts w:ascii="Verdana" w:hAnsi="Verdana"/>
                          </w:rPr>
                        </w:pPr>
                      </w:p>
                      <w:p w14:paraId="5E14B092" w14:textId="77777777" w:rsidR="004E5D6B" w:rsidRPr="007C620E" w:rsidRDefault="004E5D6B" w:rsidP="00582CE9">
                        <w:pPr>
                          <w:rPr>
                            <w:rFonts w:ascii="Verdana" w:hAnsi="Verdana"/>
                          </w:rPr>
                        </w:pPr>
                      </w:p>
                      <w:p w14:paraId="5AC6C062" w14:textId="77777777" w:rsidR="004E5D6B" w:rsidRPr="007C620E" w:rsidRDefault="004E5D6B" w:rsidP="00582CE9">
                        <w:pPr>
                          <w:rPr>
                            <w:rFonts w:ascii="Verdana" w:hAnsi="Verdana"/>
                          </w:rPr>
                        </w:pPr>
                      </w:p>
                      <w:p w14:paraId="15CF464C" w14:textId="77777777" w:rsidR="004E5D6B" w:rsidRPr="007C620E" w:rsidRDefault="004E5D6B" w:rsidP="00582CE9">
                        <w:pPr>
                          <w:rPr>
                            <w:rFonts w:ascii="Verdana" w:hAnsi="Verdana"/>
                          </w:rPr>
                        </w:pPr>
                      </w:p>
                      <w:p w14:paraId="4BC88B27" w14:textId="77777777" w:rsidR="004E5D6B" w:rsidRPr="007C620E" w:rsidRDefault="004E5D6B" w:rsidP="00582CE9">
                        <w:pPr>
                          <w:rPr>
                            <w:rFonts w:ascii="Verdana" w:hAnsi="Verdana"/>
                          </w:rPr>
                        </w:pPr>
                      </w:p>
                      <w:p w14:paraId="678F4430" w14:textId="77777777" w:rsidR="004E5D6B" w:rsidRPr="007C620E" w:rsidRDefault="004E5D6B" w:rsidP="00582CE9">
                        <w:pPr>
                          <w:rPr>
                            <w:rFonts w:ascii="Verdana" w:hAnsi="Verdana"/>
                          </w:rPr>
                        </w:pPr>
                      </w:p>
                      <w:p w14:paraId="7E37CA4A" w14:textId="77777777" w:rsidR="004E5D6B" w:rsidRPr="007C620E" w:rsidRDefault="004E5D6B" w:rsidP="00582CE9">
                        <w:pPr>
                          <w:rPr>
                            <w:rFonts w:ascii="Verdana" w:hAnsi="Verdana"/>
                          </w:rPr>
                        </w:pPr>
                      </w:p>
                      <w:p w14:paraId="3D586574" w14:textId="77777777" w:rsidR="004E5D6B" w:rsidRPr="007C620E" w:rsidRDefault="004E5D6B" w:rsidP="00582CE9">
                        <w:pPr>
                          <w:rPr>
                            <w:rFonts w:ascii="Verdana" w:hAnsi="Verdana"/>
                          </w:rPr>
                        </w:pPr>
                      </w:p>
                      <w:p w14:paraId="0338F4A0" w14:textId="77777777" w:rsidR="004E5D6B" w:rsidRPr="007C620E" w:rsidRDefault="004E5D6B" w:rsidP="00582CE9">
                        <w:pPr>
                          <w:rPr>
                            <w:rFonts w:ascii="Verdana" w:hAnsi="Verdana"/>
                          </w:rPr>
                        </w:pPr>
                      </w:p>
                      <w:p w14:paraId="3B0D5DAA" w14:textId="77777777" w:rsidR="004E5D6B" w:rsidRPr="007C620E" w:rsidRDefault="004E5D6B" w:rsidP="00582CE9">
                        <w:pPr>
                          <w:rPr>
                            <w:rFonts w:ascii="Verdana" w:hAnsi="Verdana"/>
                          </w:rPr>
                        </w:pPr>
                      </w:p>
                      <w:p w14:paraId="0ACF1DCD" w14:textId="77777777" w:rsidR="004E5D6B" w:rsidRPr="007C620E" w:rsidRDefault="004E5D6B" w:rsidP="00582CE9">
                        <w:pPr>
                          <w:rPr>
                            <w:rFonts w:ascii="Verdana" w:hAnsi="Verdana"/>
                          </w:rPr>
                        </w:pPr>
                      </w:p>
                      <w:p w14:paraId="46B70030" w14:textId="77777777" w:rsidR="004E5D6B" w:rsidRPr="007C620E" w:rsidRDefault="004E5D6B" w:rsidP="00582CE9">
                        <w:pPr>
                          <w:rPr>
                            <w:rFonts w:ascii="Verdana" w:hAnsi="Verdana"/>
                          </w:rPr>
                        </w:pPr>
                      </w:p>
                      <w:p w14:paraId="758F0C8C" w14:textId="77777777" w:rsidR="004E5D6B" w:rsidRPr="007C620E" w:rsidRDefault="004E5D6B" w:rsidP="00582CE9">
                        <w:pPr>
                          <w:rPr>
                            <w:rFonts w:ascii="Verdana" w:hAnsi="Verdana"/>
                          </w:rPr>
                        </w:pPr>
                      </w:p>
                      <w:p w14:paraId="0BE15245" w14:textId="77777777" w:rsidR="004E5D6B" w:rsidRPr="007C620E" w:rsidRDefault="004E5D6B" w:rsidP="00582CE9">
                        <w:pPr>
                          <w:rPr>
                            <w:rFonts w:ascii="Verdana" w:hAnsi="Verdana"/>
                          </w:rPr>
                        </w:pPr>
                      </w:p>
                      <w:p w14:paraId="5E1DDAD6" w14:textId="77777777" w:rsidR="004E5D6B" w:rsidRPr="007C620E" w:rsidRDefault="004E5D6B" w:rsidP="00582CE9">
                        <w:pPr>
                          <w:rPr>
                            <w:rFonts w:ascii="Verdana" w:hAnsi="Verdana"/>
                          </w:rPr>
                        </w:pPr>
                      </w:p>
                      <w:p w14:paraId="3A611F4E" w14:textId="77777777" w:rsidR="004E5D6B" w:rsidRPr="007C620E" w:rsidRDefault="004E5D6B" w:rsidP="00582CE9">
                        <w:pPr>
                          <w:rPr>
                            <w:rFonts w:ascii="Verdana" w:hAnsi="Verdana"/>
                          </w:rPr>
                        </w:pPr>
                      </w:p>
                      <w:p w14:paraId="3AFACBD4" w14:textId="77777777" w:rsidR="004E5D6B" w:rsidRPr="007C620E" w:rsidRDefault="004E5D6B" w:rsidP="00582CE9">
                        <w:pPr>
                          <w:rPr>
                            <w:rFonts w:ascii="Verdana" w:hAnsi="Verdana"/>
                          </w:rPr>
                        </w:pPr>
                      </w:p>
                      <w:p w14:paraId="426A4B59" w14:textId="77777777" w:rsidR="004E5D6B" w:rsidRPr="007C620E" w:rsidRDefault="004E5D6B" w:rsidP="00582CE9">
                        <w:pPr>
                          <w:rPr>
                            <w:rFonts w:ascii="Verdana" w:hAnsi="Verdana"/>
                          </w:rPr>
                        </w:pPr>
                      </w:p>
                      <w:p w14:paraId="02D96C2E" w14:textId="77777777" w:rsidR="004E5D6B" w:rsidRPr="007C620E" w:rsidRDefault="004E5D6B" w:rsidP="00582CE9">
                        <w:pPr>
                          <w:rPr>
                            <w:rFonts w:ascii="Verdana" w:hAnsi="Verdana"/>
                          </w:rPr>
                        </w:pPr>
                      </w:p>
                      <w:p w14:paraId="6A17C1D4" w14:textId="77777777" w:rsidR="004E5D6B" w:rsidRPr="007C620E" w:rsidRDefault="004E5D6B" w:rsidP="00582CE9">
                        <w:pPr>
                          <w:rPr>
                            <w:rFonts w:ascii="Verdana" w:hAnsi="Verdana"/>
                          </w:rPr>
                        </w:pPr>
                      </w:p>
                      <w:p w14:paraId="2C73C6CC" w14:textId="77777777" w:rsidR="004E5D6B" w:rsidRPr="007C620E" w:rsidRDefault="004E5D6B" w:rsidP="00582CE9">
                        <w:pPr>
                          <w:rPr>
                            <w:rFonts w:ascii="Verdana" w:hAnsi="Verdana"/>
                          </w:rPr>
                        </w:pPr>
                      </w:p>
                      <w:p w14:paraId="709E5659" w14:textId="77777777" w:rsidR="004E5D6B" w:rsidRPr="007C620E" w:rsidRDefault="004E5D6B" w:rsidP="00582CE9">
                        <w:pPr>
                          <w:jc w:val="right"/>
                          <w:rPr>
                            <w:rFonts w:ascii="Verdana" w:hAnsi="Verdana"/>
                          </w:rPr>
                        </w:pPr>
                        <w:r w:rsidRPr="007C620E">
                          <w:rPr>
                            <w:rFonts w:ascii="Verdana" w:hAnsi="Verdana"/>
                            <w:noProof/>
                            <w:lang w:eastAsia="pl-PL"/>
                          </w:rPr>
                          <w:drawing>
                            <wp:inline distT="0" distB="0" distL="0" distR="0" wp14:anchorId="54D63DD7" wp14:editId="3A0F449C">
                              <wp:extent cx="1630117" cy="971550"/>
                              <wp:effectExtent l="0" t="0" r="8255" b="0"/>
                              <wp:docPr id="27573380" name="Obraz 27573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4E5D6B" w:rsidRPr="007C620E" w:rsidRDefault="004E5D6B" w:rsidP="00582CE9">
                        <w:pPr>
                          <w:jc w:val="right"/>
                          <w:rPr>
                            <w:rFonts w:ascii="Verdana" w:hAnsi="Verdana"/>
                          </w:rPr>
                        </w:pPr>
                      </w:p>
                      <w:p w14:paraId="58AAB910" w14:textId="77777777" w:rsidR="004E5D6B" w:rsidRPr="007C620E" w:rsidRDefault="004E5D6B" w:rsidP="00582CE9">
                        <w:pPr>
                          <w:rPr>
                            <w:rFonts w:ascii="Verdana" w:hAnsi="Verdana"/>
                          </w:rPr>
                        </w:pPr>
                      </w:p>
                      <w:p w14:paraId="288A8B5B" w14:textId="77777777" w:rsidR="004E5D6B" w:rsidRPr="007C620E" w:rsidRDefault="004E5D6B" w:rsidP="00582CE9">
                        <w:pPr>
                          <w:rPr>
                            <w:rFonts w:ascii="Verdana" w:hAnsi="Verdana"/>
                          </w:rPr>
                        </w:pPr>
                        <w:bookmarkStart w:id="9" w:name="_Toc85738540"/>
                        <w:bookmarkStart w:id="10" w:name="_Toc85738567"/>
                        <w:bookmarkStart w:id="11" w:name="_Toc85738844"/>
                        <w:r w:rsidRPr="007C620E">
                          <w:rPr>
                            <w:rFonts w:ascii="Verdana" w:hAnsi="Verdana"/>
                          </w:rPr>
                          <w:t>z działalności Grupy Kapitałowej PGE</w:t>
                        </w:r>
                        <w:r w:rsidRPr="007C620E">
                          <w:rPr>
                            <w:rFonts w:ascii="Verdana" w:hAnsi="Verdana"/>
                          </w:rPr>
                          <w:br/>
                          <w:t>za okres 6 miesięcy</w:t>
                        </w:r>
                        <w:bookmarkEnd w:id="9"/>
                        <w:bookmarkEnd w:id="10"/>
                        <w:bookmarkEnd w:id="11"/>
                        <w:r w:rsidRPr="007C620E">
                          <w:rPr>
                            <w:rFonts w:ascii="Verdana" w:hAnsi="Verdana"/>
                          </w:rPr>
                          <w:t xml:space="preserve"> </w:t>
                        </w:r>
                      </w:p>
                      <w:p w14:paraId="6610F527" w14:textId="77777777" w:rsidR="004E5D6B" w:rsidRPr="007C620E" w:rsidRDefault="004E5D6B" w:rsidP="00582CE9">
                        <w:pPr>
                          <w:rPr>
                            <w:rFonts w:ascii="Verdana" w:hAnsi="Verdana"/>
                          </w:rPr>
                        </w:pPr>
                      </w:p>
                      <w:p w14:paraId="3399C3DE" w14:textId="77777777" w:rsidR="004E5D6B" w:rsidRPr="007C620E" w:rsidRDefault="004E5D6B" w:rsidP="00582CE9">
                        <w:pPr>
                          <w:rPr>
                            <w:rFonts w:ascii="Verdana" w:hAnsi="Verdana"/>
                          </w:rPr>
                        </w:pPr>
                        <w:r w:rsidRPr="007C620E">
                          <w:rPr>
                            <w:rFonts w:ascii="Verdana" w:hAnsi="Verdana"/>
                          </w:rPr>
                          <w:t>zakończony XX [miesiąc] 202X roku</w:t>
                        </w:r>
                      </w:p>
                      <w:p w14:paraId="2CFBE84D" w14:textId="77777777" w:rsidR="004E5D6B" w:rsidRPr="007C620E" w:rsidRDefault="004E5D6B" w:rsidP="00582CE9">
                        <w:pPr>
                          <w:rPr>
                            <w:rFonts w:ascii="Verdana" w:hAnsi="Verdana"/>
                          </w:rPr>
                        </w:pPr>
                      </w:p>
                      <w:p w14:paraId="570BA4D8" w14:textId="77777777" w:rsidR="004E5D6B" w:rsidRPr="007C620E" w:rsidRDefault="004E5D6B" w:rsidP="00582CE9">
                        <w:pPr>
                          <w:rPr>
                            <w:rFonts w:ascii="Verdana" w:hAnsi="Verdana"/>
                          </w:rPr>
                        </w:pPr>
                      </w:p>
                      <w:p w14:paraId="74BFC842" w14:textId="77777777" w:rsidR="004E5D6B" w:rsidRPr="007C620E" w:rsidRDefault="004E5D6B" w:rsidP="00582CE9">
                        <w:pPr>
                          <w:rPr>
                            <w:rFonts w:ascii="Verdana" w:hAnsi="Verdana"/>
                          </w:rPr>
                        </w:pPr>
                      </w:p>
                      <w:p w14:paraId="7C728B5A" w14:textId="77777777" w:rsidR="004E5D6B" w:rsidRPr="007C620E" w:rsidRDefault="004E5D6B" w:rsidP="00582CE9">
                        <w:pPr>
                          <w:rPr>
                            <w:rFonts w:ascii="Verdana" w:hAnsi="Verdana"/>
                          </w:rPr>
                        </w:pPr>
                      </w:p>
                      <w:p w14:paraId="5158F3CE" w14:textId="77777777" w:rsidR="004E5D6B" w:rsidRPr="007C620E" w:rsidRDefault="004E5D6B" w:rsidP="00582CE9">
                        <w:pPr>
                          <w:rPr>
                            <w:rFonts w:ascii="Verdana" w:hAnsi="Verdana"/>
                          </w:rPr>
                        </w:pPr>
                      </w:p>
                      <w:p w14:paraId="5C8E0644" w14:textId="77777777" w:rsidR="004E5D6B" w:rsidRPr="007C620E" w:rsidRDefault="004E5D6B" w:rsidP="00582CE9">
                        <w:pPr>
                          <w:rPr>
                            <w:rFonts w:ascii="Verdana" w:hAnsi="Verdana"/>
                          </w:rPr>
                        </w:pPr>
                      </w:p>
                      <w:p w14:paraId="4F935623" w14:textId="77777777" w:rsidR="004E5D6B" w:rsidRPr="007C620E" w:rsidRDefault="004E5D6B" w:rsidP="00582CE9">
                        <w:pPr>
                          <w:rPr>
                            <w:rFonts w:ascii="Verdana" w:hAnsi="Verdana"/>
                          </w:rPr>
                        </w:pPr>
                      </w:p>
                      <w:p w14:paraId="625C6B15" w14:textId="77777777" w:rsidR="004E5D6B" w:rsidRPr="007C620E" w:rsidRDefault="004E5D6B" w:rsidP="00582CE9">
                        <w:pPr>
                          <w:rPr>
                            <w:rFonts w:ascii="Verdana" w:hAnsi="Verdana"/>
                          </w:rPr>
                        </w:pPr>
                      </w:p>
                      <w:p w14:paraId="0E84F3D3" w14:textId="77777777" w:rsidR="004E5D6B" w:rsidRPr="007C620E" w:rsidRDefault="004E5D6B" w:rsidP="00582CE9">
                        <w:pPr>
                          <w:rPr>
                            <w:rFonts w:ascii="Verdana" w:hAnsi="Verdana"/>
                          </w:rPr>
                        </w:pPr>
                      </w:p>
                      <w:p w14:paraId="1D8AAE69" w14:textId="77777777" w:rsidR="004E5D6B" w:rsidRPr="007C620E" w:rsidRDefault="004E5D6B" w:rsidP="00582CE9">
                        <w:pPr>
                          <w:rPr>
                            <w:rFonts w:ascii="Verdana" w:hAnsi="Verdana"/>
                          </w:rPr>
                        </w:pPr>
                      </w:p>
                      <w:p w14:paraId="6C51B3EE" w14:textId="77777777" w:rsidR="004E5D6B" w:rsidRPr="007C620E" w:rsidRDefault="004E5D6B" w:rsidP="00582CE9">
                        <w:pPr>
                          <w:rPr>
                            <w:rFonts w:ascii="Verdana" w:hAnsi="Verdana"/>
                          </w:rPr>
                        </w:pPr>
                      </w:p>
                      <w:p w14:paraId="15709DBC" w14:textId="77777777" w:rsidR="004E5D6B" w:rsidRPr="007C620E" w:rsidRDefault="004E5D6B" w:rsidP="00582CE9">
                        <w:pPr>
                          <w:rPr>
                            <w:rFonts w:ascii="Verdana" w:hAnsi="Verdana"/>
                          </w:rPr>
                        </w:pPr>
                      </w:p>
                      <w:p w14:paraId="1C5FFAE8" w14:textId="77777777" w:rsidR="004E5D6B" w:rsidRPr="007C620E" w:rsidRDefault="004E5D6B" w:rsidP="00582CE9">
                        <w:pPr>
                          <w:rPr>
                            <w:rFonts w:ascii="Verdana" w:hAnsi="Verdana"/>
                          </w:rPr>
                        </w:pPr>
                      </w:p>
                      <w:p w14:paraId="2929664E" w14:textId="77777777" w:rsidR="004E5D6B" w:rsidRPr="007C620E" w:rsidRDefault="004E5D6B" w:rsidP="00582CE9">
                        <w:pPr>
                          <w:rPr>
                            <w:rFonts w:ascii="Verdana" w:hAnsi="Verdana"/>
                          </w:rPr>
                        </w:pPr>
                      </w:p>
                      <w:p w14:paraId="344697E0" w14:textId="77777777" w:rsidR="004E5D6B" w:rsidRPr="007C620E" w:rsidRDefault="004E5D6B" w:rsidP="00582CE9">
                        <w:pPr>
                          <w:rPr>
                            <w:rFonts w:ascii="Verdana" w:hAnsi="Verdana"/>
                          </w:rPr>
                        </w:pPr>
                      </w:p>
                      <w:p w14:paraId="133D488A" w14:textId="77777777" w:rsidR="004E5D6B" w:rsidRPr="007C620E" w:rsidRDefault="004E5D6B" w:rsidP="00582CE9">
                        <w:pPr>
                          <w:rPr>
                            <w:rFonts w:ascii="Verdana" w:hAnsi="Verdana"/>
                          </w:rPr>
                        </w:pPr>
                      </w:p>
                      <w:p w14:paraId="311499A5" w14:textId="77777777" w:rsidR="004E5D6B" w:rsidRPr="007C620E" w:rsidRDefault="004E5D6B" w:rsidP="00582CE9">
                        <w:pPr>
                          <w:rPr>
                            <w:rFonts w:ascii="Verdana" w:hAnsi="Verdana"/>
                          </w:rPr>
                        </w:pPr>
                      </w:p>
                      <w:p w14:paraId="7E571BAA" w14:textId="77777777" w:rsidR="004E5D6B" w:rsidRPr="007C620E" w:rsidRDefault="004E5D6B" w:rsidP="00582CE9">
                        <w:pPr>
                          <w:rPr>
                            <w:rFonts w:ascii="Verdana" w:hAnsi="Verdana"/>
                          </w:rPr>
                        </w:pPr>
                      </w:p>
                      <w:p w14:paraId="6ECD48F5" w14:textId="77777777" w:rsidR="004E5D6B" w:rsidRPr="007C620E" w:rsidRDefault="004E5D6B" w:rsidP="00582CE9">
                        <w:pPr>
                          <w:rPr>
                            <w:rFonts w:ascii="Verdana" w:hAnsi="Verdana"/>
                          </w:rPr>
                        </w:pPr>
                      </w:p>
                      <w:p w14:paraId="5474D71D" w14:textId="77777777" w:rsidR="004E5D6B" w:rsidRPr="007C620E" w:rsidRDefault="004E5D6B" w:rsidP="00582CE9">
                        <w:pPr>
                          <w:rPr>
                            <w:rFonts w:ascii="Verdana" w:hAnsi="Verdana"/>
                          </w:rPr>
                        </w:pPr>
                      </w:p>
                      <w:p w14:paraId="216D53F8" w14:textId="77777777" w:rsidR="004E5D6B" w:rsidRPr="007C620E" w:rsidRDefault="004E5D6B" w:rsidP="00582CE9">
                        <w:pPr>
                          <w:rPr>
                            <w:rFonts w:ascii="Verdana" w:hAnsi="Verdana"/>
                          </w:rPr>
                        </w:pPr>
                      </w:p>
                      <w:p w14:paraId="7A3B222A" w14:textId="77777777" w:rsidR="004E5D6B" w:rsidRPr="007C620E" w:rsidRDefault="004E5D6B" w:rsidP="00582CE9">
                        <w:pPr>
                          <w:rPr>
                            <w:rFonts w:ascii="Verdana" w:hAnsi="Verdana"/>
                          </w:rPr>
                        </w:pPr>
                      </w:p>
                      <w:p w14:paraId="499A93A0" w14:textId="77777777" w:rsidR="004E5D6B" w:rsidRPr="007C620E" w:rsidRDefault="004E5D6B" w:rsidP="00582CE9">
                        <w:pPr>
                          <w:rPr>
                            <w:rFonts w:ascii="Verdana" w:hAnsi="Verdana"/>
                          </w:rPr>
                        </w:pPr>
                      </w:p>
                      <w:p w14:paraId="4A1E5065" w14:textId="77777777" w:rsidR="004E5D6B" w:rsidRPr="007C620E" w:rsidRDefault="004E5D6B" w:rsidP="00582CE9">
                        <w:pPr>
                          <w:rPr>
                            <w:rFonts w:ascii="Verdana" w:hAnsi="Verdana"/>
                          </w:rPr>
                        </w:pPr>
                      </w:p>
                      <w:p w14:paraId="07FF026B" w14:textId="77777777" w:rsidR="004E5D6B" w:rsidRPr="007C620E" w:rsidRDefault="004E5D6B" w:rsidP="00582CE9">
                        <w:pPr>
                          <w:rPr>
                            <w:rFonts w:ascii="Verdana" w:hAnsi="Verdana"/>
                          </w:rPr>
                        </w:pPr>
                      </w:p>
                      <w:p w14:paraId="5D0C8089" w14:textId="77777777" w:rsidR="004E5D6B" w:rsidRPr="007C620E" w:rsidRDefault="004E5D6B" w:rsidP="00582CE9">
                        <w:pPr>
                          <w:rPr>
                            <w:rFonts w:ascii="Verdana" w:hAnsi="Verdana"/>
                          </w:rPr>
                        </w:pPr>
                      </w:p>
                      <w:p w14:paraId="43ABF46A" w14:textId="77777777" w:rsidR="004E5D6B" w:rsidRPr="007C620E" w:rsidRDefault="004E5D6B" w:rsidP="00582CE9">
                        <w:pPr>
                          <w:rPr>
                            <w:rFonts w:ascii="Verdana" w:hAnsi="Verdana"/>
                          </w:rPr>
                        </w:pPr>
                      </w:p>
                      <w:p w14:paraId="36CC6EE2" w14:textId="77777777" w:rsidR="004E5D6B" w:rsidRPr="007C620E" w:rsidRDefault="004E5D6B" w:rsidP="00582CE9">
                        <w:pPr>
                          <w:rPr>
                            <w:rFonts w:ascii="Verdana" w:hAnsi="Verdana"/>
                          </w:rPr>
                        </w:pPr>
                      </w:p>
                      <w:p w14:paraId="5BC6AEEA" w14:textId="77777777" w:rsidR="004E5D6B" w:rsidRPr="007C620E" w:rsidRDefault="004E5D6B" w:rsidP="00582CE9">
                        <w:pPr>
                          <w:rPr>
                            <w:rFonts w:ascii="Verdana" w:hAnsi="Verdana"/>
                          </w:rPr>
                        </w:pPr>
                      </w:p>
                      <w:p w14:paraId="7031268A" w14:textId="77777777" w:rsidR="004E5D6B" w:rsidRPr="007C620E" w:rsidRDefault="004E5D6B" w:rsidP="00582CE9">
                        <w:pPr>
                          <w:rPr>
                            <w:rFonts w:ascii="Verdana" w:hAnsi="Verdana"/>
                          </w:rPr>
                        </w:pPr>
                      </w:p>
                      <w:p w14:paraId="28A06CAD" w14:textId="77777777" w:rsidR="004E5D6B" w:rsidRPr="007C620E" w:rsidRDefault="004E5D6B" w:rsidP="00582CE9">
                        <w:pPr>
                          <w:rPr>
                            <w:rFonts w:ascii="Verdana" w:hAnsi="Verdana"/>
                          </w:rPr>
                        </w:pPr>
                      </w:p>
                      <w:p w14:paraId="2D75FC18" w14:textId="77777777" w:rsidR="004E5D6B" w:rsidRPr="007C620E" w:rsidRDefault="004E5D6B" w:rsidP="00582CE9">
                        <w:pPr>
                          <w:jc w:val="right"/>
                          <w:rPr>
                            <w:rFonts w:ascii="Verdana" w:hAnsi="Verdana"/>
                          </w:rPr>
                        </w:pPr>
                        <w:r w:rsidRPr="007C620E">
                          <w:rPr>
                            <w:rFonts w:ascii="Verdana" w:hAnsi="Verdana"/>
                            <w:noProof/>
                            <w:lang w:eastAsia="pl-PL"/>
                          </w:rPr>
                          <w:drawing>
                            <wp:inline distT="0" distB="0" distL="0" distR="0" wp14:anchorId="76C7F6E6" wp14:editId="7057DAC6">
                              <wp:extent cx="1630117" cy="971550"/>
                              <wp:effectExtent l="0" t="0" r="8255" b="0"/>
                              <wp:docPr id="700852081" name="Obraz 70085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4E5D6B" w:rsidRPr="007C620E" w:rsidRDefault="004E5D6B" w:rsidP="00582CE9">
                        <w:pPr>
                          <w:jc w:val="right"/>
                          <w:rPr>
                            <w:rFonts w:ascii="Verdana" w:hAnsi="Verdana"/>
                          </w:rPr>
                        </w:pPr>
                      </w:p>
                    </w:txbxContent>
                  </v:textbox>
                </v:shape>
                <w10:wrap type="square" anchorx="page" anchory="page"/>
              </v:group>
            </w:pict>
          </mc:Fallback>
        </mc:AlternateContent>
      </w:r>
      <w:r w:rsidR="006E100D" w:rsidRPr="009F4FBB">
        <w:rPr>
          <w:noProof/>
          <w:lang w:eastAsia="pl-PL"/>
        </w:rPr>
        <mc:AlternateContent>
          <mc:Choice Requires="wps">
            <w:drawing>
              <wp:anchor distT="0" distB="0" distL="114300" distR="114300" simplePos="0" relativeHeight="251658242" behindDoc="0" locked="0" layoutInCell="1" allowOverlap="1" wp14:anchorId="5B1AAC3B" wp14:editId="4B60047E">
                <wp:simplePos x="0" y="0"/>
                <wp:positionH relativeFrom="column">
                  <wp:posOffset>-34925</wp:posOffset>
                </wp:positionH>
                <wp:positionV relativeFrom="paragraph">
                  <wp:posOffset>1288935</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ACA962" id="Prostokąt 150" o:spid="_x0000_s1026" style="position:absolute;margin-left:-2.75pt;margin-top:101.5pt;width:109pt;height: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" fillcolor="#b2cf65 [3204]" stroked="f" strokeweight="1pt"/>
            </w:pict>
          </mc:Fallback>
        </mc:AlternateContent>
      </w:r>
      <w:r w:rsidR="00A57E04" w:rsidRPr="00582CE9">
        <w:rPr>
          <w:noProof/>
          <w:lang w:eastAsia="pl-PL"/>
        </w:rPr>
        <w:drawing>
          <wp:anchor distT="0" distB="0" distL="114300" distR="114300" simplePos="0" relativeHeight="251658241" behindDoc="1" locked="0" layoutInCell="1" allowOverlap="1" wp14:anchorId="3B44D8E6" wp14:editId="7E9168F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br w:type="page"/>
      </w:r>
    </w:p>
    <w:p w14:paraId="44C61B7A" w14:textId="69A9A9F9" w:rsidR="00DC2E4C" w:rsidRDefault="00DC2E4C" w:rsidP="005E5AEE">
      <w:pPr>
        <w:pStyle w:val="Nagwek1"/>
        <w:numPr>
          <w:ilvl w:val="0"/>
          <w:numId w:val="0"/>
        </w:numPr>
        <w:ind w:left="432" w:hanging="432"/>
      </w:pPr>
      <w:r w:rsidRPr="00DC2E4C">
        <w:lastRenderedPageBreak/>
        <w:t>ZAŁĄCZNIKI</w:t>
      </w:r>
    </w:p>
    <w:p w14:paraId="7B0B0203" w14:textId="78950385" w:rsidR="00DC2E4C" w:rsidRPr="00DC2E4C" w:rsidRDefault="00DC2E4C" w:rsidP="005E5AEE">
      <w:pPr>
        <w:pStyle w:val="Nagwek2"/>
        <w:keepNext w:val="0"/>
        <w:keepLines w:val="0"/>
        <w:numPr>
          <w:ilvl w:val="0"/>
          <w:numId w:val="0"/>
        </w:numPr>
        <w:ind w:left="576" w:hanging="576"/>
      </w:pPr>
      <w:r w:rsidRPr="00DC2E4C">
        <w:t>Integralną częścią SWZ są następujące Załączniki:</w:t>
      </w:r>
    </w:p>
    <w:tbl>
      <w:tblPr>
        <w:tblStyle w:val="Tabela-Siatka3"/>
        <w:tblW w:w="8505" w:type="dxa"/>
        <w:tblInd w:w="988" w:type="dxa"/>
        <w:tblLook w:val="04A0" w:firstRow="1" w:lastRow="0" w:firstColumn="1" w:lastColumn="0" w:noHBand="0" w:noVBand="1"/>
      </w:tblPr>
      <w:tblGrid>
        <w:gridCol w:w="2551"/>
        <w:gridCol w:w="5954"/>
      </w:tblGrid>
      <w:tr w:rsidR="00263331" w:rsidRPr="00263331" w14:paraId="2A727C54" w14:textId="77777777" w:rsidTr="00CB1F06">
        <w:trPr>
          <w:trHeight w:val="501"/>
        </w:trPr>
        <w:tc>
          <w:tcPr>
            <w:tcW w:w="2551" w:type="dxa"/>
            <w:shd w:val="clear" w:color="auto" w:fill="1A7466" w:themeFill="text2"/>
          </w:tcPr>
          <w:p w14:paraId="705921E7" w14:textId="77777777" w:rsidR="00263331" w:rsidRPr="00263331" w:rsidRDefault="00263331" w:rsidP="006634DA">
            <w:pPr>
              <w:spacing w:before="120" w:after="120" w:line="276" w:lineRule="auto"/>
              <w:rPr>
                <w:rFonts w:cs="Times New Roman"/>
                <w:b/>
                <w:szCs w:val="18"/>
              </w:rPr>
            </w:pPr>
            <w:r w:rsidRPr="00263331">
              <w:rPr>
                <w:rFonts w:cs="Calibri"/>
                <w:b/>
                <w:szCs w:val="18"/>
              </w:rPr>
              <w:t xml:space="preserve">Załącznik nr 1 </w:t>
            </w:r>
          </w:p>
        </w:tc>
        <w:tc>
          <w:tcPr>
            <w:tcW w:w="5954" w:type="dxa"/>
            <w:shd w:val="clear" w:color="auto" w:fill="auto"/>
            <w:vAlign w:val="center"/>
          </w:tcPr>
          <w:p w14:paraId="26767BA7" w14:textId="3267ADB6" w:rsidR="00263331" w:rsidRPr="00263331" w:rsidRDefault="00330684" w:rsidP="006634DA">
            <w:pPr>
              <w:tabs>
                <w:tab w:val="left" w:pos="1980"/>
              </w:tabs>
              <w:spacing w:before="120" w:after="120" w:line="276" w:lineRule="auto"/>
              <w:rPr>
                <w:rFonts w:cs="Calibri"/>
                <w:szCs w:val="18"/>
              </w:rPr>
            </w:pPr>
            <w:r w:rsidRPr="00B126A1">
              <w:rPr>
                <w:szCs w:val="18"/>
              </w:rPr>
              <w:t xml:space="preserve">Projekt </w:t>
            </w:r>
            <w:r w:rsidR="0037549A">
              <w:rPr>
                <w:szCs w:val="18"/>
              </w:rPr>
              <w:t>Zamówienia z OWZ</w:t>
            </w:r>
            <w:r w:rsidR="00C5192B">
              <w:rPr>
                <w:szCs w:val="18"/>
              </w:rPr>
              <w:t xml:space="preserve"> [odrębny plik]</w:t>
            </w:r>
          </w:p>
        </w:tc>
      </w:tr>
      <w:tr w:rsidR="00263331" w:rsidRPr="00263331" w14:paraId="3E5D653B" w14:textId="77777777" w:rsidTr="00CB1F06">
        <w:trPr>
          <w:trHeight w:val="553"/>
        </w:trPr>
        <w:tc>
          <w:tcPr>
            <w:tcW w:w="2551" w:type="dxa"/>
            <w:shd w:val="clear" w:color="auto" w:fill="1A7466" w:themeFill="text2"/>
          </w:tcPr>
          <w:p w14:paraId="05186102" w14:textId="7C6BE954" w:rsidR="00263331" w:rsidRPr="00263331" w:rsidRDefault="00263331" w:rsidP="006634DA">
            <w:pPr>
              <w:spacing w:before="120" w:after="120" w:line="276" w:lineRule="auto"/>
              <w:rPr>
                <w:rFonts w:cs="Calibri"/>
                <w:b/>
                <w:szCs w:val="18"/>
              </w:rPr>
            </w:pPr>
            <w:r w:rsidRPr="00263331">
              <w:rPr>
                <w:rFonts w:cs="Calibri"/>
                <w:b/>
                <w:szCs w:val="18"/>
              </w:rPr>
              <w:t>Załącznik nr 2</w:t>
            </w:r>
          </w:p>
        </w:tc>
        <w:tc>
          <w:tcPr>
            <w:tcW w:w="5954" w:type="dxa"/>
            <w:shd w:val="clear" w:color="auto" w:fill="auto"/>
            <w:vAlign w:val="center"/>
          </w:tcPr>
          <w:p w14:paraId="134E4FF0" w14:textId="0A43CD78" w:rsidR="00263331" w:rsidRPr="00263331" w:rsidDel="0065578D" w:rsidRDefault="001342C0" w:rsidP="006634DA">
            <w:pPr>
              <w:tabs>
                <w:tab w:val="left" w:pos="1980"/>
              </w:tabs>
              <w:spacing w:before="120" w:after="120" w:line="276" w:lineRule="auto"/>
              <w:rPr>
                <w:rFonts w:cs="Calibri"/>
                <w:szCs w:val="18"/>
              </w:rPr>
            </w:pPr>
            <w:r>
              <w:rPr>
                <w:szCs w:val="18"/>
              </w:rPr>
              <w:t>Formularz Oferty</w:t>
            </w:r>
          </w:p>
        </w:tc>
      </w:tr>
      <w:tr w:rsidR="000F36B5" w:rsidRPr="00263331" w14:paraId="3930B5C8" w14:textId="77777777" w:rsidTr="00CB1F06">
        <w:trPr>
          <w:trHeight w:val="700"/>
        </w:trPr>
        <w:tc>
          <w:tcPr>
            <w:tcW w:w="2551" w:type="dxa"/>
            <w:shd w:val="clear" w:color="auto" w:fill="1A7466" w:themeFill="text2"/>
          </w:tcPr>
          <w:p w14:paraId="51F2588F" w14:textId="20CD1A44" w:rsidR="00C05B3C" w:rsidRDefault="000F36B5" w:rsidP="006634DA">
            <w:pPr>
              <w:spacing w:before="120" w:after="120" w:line="276" w:lineRule="auto"/>
              <w:rPr>
                <w:rFonts w:cs="Calibri"/>
                <w:b/>
                <w:szCs w:val="18"/>
              </w:rPr>
            </w:pPr>
            <w:bookmarkStart w:id="12" w:name="_Hlk220321537"/>
            <w:r>
              <w:rPr>
                <w:rFonts w:cs="Calibri"/>
                <w:b/>
                <w:szCs w:val="18"/>
              </w:rPr>
              <w:t xml:space="preserve">Załącznik nr </w:t>
            </w:r>
            <w:r w:rsidR="004651E1">
              <w:rPr>
                <w:rFonts w:cs="Calibri"/>
                <w:b/>
                <w:szCs w:val="18"/>
              </w:rPr>
              <w:t>2</w:t>
            </w:r>
            <w:r>
              <w:rPr>
                <w:rFonts w:cs="Calibri"/>
                <w:b/>
                <w:szCs w:val="18"/>
              </w:rPr>
              <w:t>a</w:t>
            </w:r>
            <w:r w:rsidR="00C05B3C">
              <w:rPr>
                <w:rFonts w:cs="Calibri"/>
                <w:b/>
                <w:szCs w:val="18"/>
              </w:rPr>
              <w:t xml:space="preserve"> oraz</w:t>
            </w:r>
          </w:p>
          <w:p w14:paraId="7538C8A4" w14:textId="48B1395C" w:rsidR="000F36B5" w:rsidRPr="00263331" w:rsidRDefault="00C05B3C" w:rsidP="006634DA">
            <w:pPr>
              <w:spacing w:before="120" w:after="120" w:line="276" w:lineRule="auto"/>
              <w:rPr>
                <w:rFonts w:cs="Calibri"/>
                <w:b/>
                <w:szCs w:val="18"/>
              </w:rPr>
            </w:pPr>
            <w:r>
              <w:rPr>
                <w:rFonts w:cs="Calibri"/>
                <w:b/>
                <w:szCs w:val="18"/>
              </w:rPr>
              <w:t>Załącznik nr 2b</w:t>
            </w:r>
          </w:p>
        </w:tc>
        <w:tc>
          <w:tcPr>
            <w:tcW w:w="5954" w:type="dxa"/>
            <w:shd w:val="clear" w:color="auto" w:fill="auto"/>
            <w:vAlign w:val="center"/>
          </w:tcPr>
          <w:p w14:paraId="1E763DE1" w14:textId="07352138" w:rsidR="000F36B5" w:rsidRDefault="00AE78E9" w:rsidP="006634DA">
            <w:pPr>
              <w:tabs>
                <w:tab w:val="left" w:pos="1980"/>
              </w:tabs>
              <w:spacing w:before="120" w:after="120" w:line="276" w:lineRule="auto"/>
              <w:rPr>
                <w:szCs w:val="18"/>
              </w:rPr>
            </w:pPr>
            <w:r w:rsidRPr="00D62361">
              <w:rPr>
                <w:szCs w:val="18"/>
              </w:rPr>
              <w:t xml:space="preserve">Formularz cenowy </w:t>
            </w:r>
            <w:r>
              <w:rPr>
                <w:szCs w:val="18"/>
              </w:rPr>
              <w:t xml:space="preserve">- </w:t>
            </w:r>
            <w:r w:rsidR="00D62361" w:rsidRPr="00D62361">
              <w:rPr>
                <w:szCs w:val="18"/>
              </w:rPr>
              <w:t>Harmonogram Płatności i Prac</w:t>
            </w:r>
            <w:r w:rsidR="00712A82">
              <w:rPr>
                <w:szCs w:val="18"/>
              </w:rPr>
              <w:t xml:space="preserve"> </w:t>
            </w:r>
            <w:r w:rsidR="00F00761">
              <w:rPr>
                <w:szCs w:val="18"/>
              </w:rPr>
              <w:t>(</w:t>
            </w:r>
            <w:r w:rsidR="00C25404">
              <w:rPr>
                <w:szCs w:val="18"/>
              </w:rPr>
              <w:t>Część 1</w:t>
            </w:r>
            <w:r w:rsidR="00FE3842">
              <w:rPr>
                <w:szCs w:val="18"/>
              </w:rPr>
              <w:t xml:space="preserve"> </w:t>
            </w:r>
            <w:r w:rsidR="00C05B3C">
              <w:rPr>
                <w:szCs w:val="18"/>
              </w:rPr>
              <w:t>oraz Cześć 2</w:t>
            </w:r>
            <w:r w:rsidR="00F00761">
              <w:rPr>
                <w:szCs w:val="18"/>
              </w:rPr>
              <w:t>)</w:t>
            </w:r>
            <w:r w:rsidR="00C05B3C">
              <w:rPr>
                <w:szCs w:val="18"/>
              </w:rPr>
              <w:t xml:space="preserve"> </w:t>
            </w:r>
            <w:r w:rsidR="00FE3842">
              <w:rPr>
                <w:szCs w:val="18"/>
              </w:rPr>
              <w:t>[odrębny plik]</w:t>
            </w:r>
          </w:p>
        </w:tc>
      </w:tr>
      <w:bookmarkEnd w:id="12"/>
      <w:tr w:rsidR="00263331" w:rsidRPr="00263331" w14:paraId="77668466" w14:textId="77777777" w:rsidTr="00CB1F06">
        <w:trPr>
          <w:trHeight w:val="401"/>
        </w:trPr>
        <w:tc>
          <w:tcPr>
            <w:tcW w:w="2551" w:type="dxa"/>
            <w:shd w:val="clear" w:color="auto" w:fill="1A7466" w:themeFill="text2"/>
          </w:tcPr>
          <w:p w14:paraId="2001675F" w14:textId="77777777" w:rsidR="00263331" w:rsidRPr="00263331" w:rsidRDefault="00263331" w:rsidP="006634DA">
            <w:pPr>
              <w:tabs>
                <w:tab w:val="left" w:pos="1980"/>
              </w:tabs>
              <w:spacing w:before="120" w:after="120" w:line="276" w:lineRule="auto"/>
              <w:rPr>
                <w:rFonts w:cs="Calibri"/>
                <w:b/>
                <w:szCs w:val="18"/>
              </w:rPr>
            </w:pPr>
            <w:r w:rsidRPr="00263331">
              <w:rPr>
                <w:rFonts w:cs="Calibri"/>
                <w:b/>
                <w:szCs w:val="18"/>
              </w:rPr>
              <w:t xml:space="preserve">Załącznik nr 3 </w:t>
            </w:r>
          </w:p>
        </w:tc>
        <w:tc>
          <w:tcPr>
            <w:tcW w:w="5954" w:type="dxa"/>
            <w:shd w:val="clear" w:color="auto" w:fill="auto"/>
            <w:vAlign w:val="center"/>
          </w:tcPr>
          <w:p w14:paraId="70E7604E" w14:textId="777CC2E3" w:rsidR="00263331" w:rsidRPr="00263331" w:rsidRDefault="00263331" w:rsidP="006634DA">
            <w:pPr>
              <w:tabs>
                <w:tab w:val="left" w:pos="1980"/>
              </w:tabs>
              <w:spacing w:before="120" w:after="120" w:line="276" w:lineRule="auto"/>
              <w:rPr>
                <w:rFonts w:cs="Calibri"/>
                <w:szCs w:val="18"/>
              </w:rPr>
            </w:pPr>
            <w:r w:rsidRPr="00B126A1">
              <w:rPr>
                <w:szCs w:val="18"/>
              </w:rPr>
              <w:t xml:space="preserve">Wykaz </w:t>
            </w:r>
            <w:r w:rsidR="00A354C9">
              <w:rPr>
                <w:szCs w:val="18"/>
              </w:rPr>
              <w:t xml:space="preserve">zrealizowanych </w:t>
            </w:r>
            <w:r w:rsidRPr="00B126A1">
              <w:rPr>
                <w:szCs w:val="18"/>
              </w:rPr>
              <w:t>usług</w:t>
            </w:r>
          </w:p>
        </w:tc>
      </w:tr>
      <w:tr w:rsidR="00263331" w:rsidRPr="00263331" w14:paraId="25DEC6FA" w14:textId="77777777" w:rsidTr="00081415">
        <w:trPr>
          <w:trHeight w:val="113"/>
        </w:trPr>
        <w:tc>
          <w:tcPr>
            <w:tcW w:w="2551" w:type="dxa"/>
            <w:shd w:val="clear" w:color="auto" w:fill="1A7466" w:themeFill="text2"/>
          </w:tcPr>
          <w:p w14:paraId="654245AD" w14:textId="00DDAB71" w:rsidR="00263331" w:rsidRPr="00263331" w:rsidRDefault="00263331" w:rsidP="006634DA">
            <w:pPr>
              <w:tabs>
                <w:tab w:val="left" w:pos="1980"/>
              </w:tabs>
              <w:spacing w:before="120" w:after="120" w:line="276" w:lineRule="auto"/>
              <w:rPr>
                <w:rFonts w:cs="Calibri"/>
                <w:b/>
                <w:szCs w:val="18"/>
              </w:rPr>
            </w:pPr>
            <w:r w:rsidRPr="00B126A1">
              <w:rPr>
                <w:rFonts w:cs="Calibri"/>
                <w:b/>
                <w:szCs w:val="18"/>
              </w:rPr>
              <w:t xml:space="preserve">Załącznik nr </w:t>
            </w:r>
            <w:r w:rsidR="003331C3">
              <w:rPr>
                <w:rFonts w:cs="Calibri"/>
                <w:b/>
                <w:szCs w:val="18"/>
              </w:rPr>
              <w:t>4</w:t>
            </w:r>
          </w:p>
        </w:tc>
        <w:tc>
          <w:tcPr>
            <w:tcW w:w="5954" w:type="dxa"/>
            <w:shd w:val="clear" w:color="auto" w:fill="auto"/>
            <w:vAlign w:val="center"/>
          </w:tcPr>
          <w:p w14:paraId="3A77ED7E" w14:textId="1070E44C" w:rsidR="00263331" w:rsidRPr="00263331" w:rsidRDefault="00330684" w:rsidP="006634DA">
            <w:pPr>
              <w:tabs>
                <w:tab w:val="left" w:pos="1980"/>
              </w:tabs>
              <w:spacing w:before="120" w:after="120" w:line="276" w:lineRule="auto"/>
              <w:rPr>
                <w:rFonts w:cs="Calibri"/>
                <w:szCs w:val="18"/>
              </w:rPr>
            </w:pPr>
            <w:r w:rsidRPr="00B126A1">
              <w:rPr>
                <w:szCs w:val="18"/>
              </w:rPr>
              <w:t>Zobowiązanie Podmiotu udostępniającego zasoby</w:t>
            </w:r>
          </w:p>
        </w:tc>
      </w:tr>
      <w:tr w:rsidR="00263331" w:rsidRPr="00263331" w14:paraId="6AC805D6" w14:textId="77777777" w:rsidTr="00081415">
        <w:trPr>
          <w:trHeight w:val="113"/>
        </w:trPr>
        <w:tc>
          <w:tcPr>
            <w:tcW w:w="2551" w:type="dxa"/>
            <w:shd w:val="clear" w:color="auto" w:fill="1A7466" w:themeFill="text2"/>
          </w:tcPr>
          <w:p w14:paraId="6E84343E" w14:textId="1D807401" w:rsidR="00263331" w:rsidRPr="00263331" w:rsidRDefault="00B126A1" w:rsidP="006634DA">
            <w:pPr>
              <w:tabs>
                <w:tab w:val="left" w:pos="1980"/>
              </w:tabs>
              <w:spacing w:before="120" w:after="120" w:line="276" w:lineRule="auto"/>
              <w:rPr>
                <w:rFonts w:cs="Calibri"/>
                <w:b/>
                <w:szCs w:val="18"/>
              </w:rPr>
            </w:pPr>
            <w:r w:rsidRPr="00B126A1">
              <w:rPr>
                <w:rFonts w:cs="Calibri"/>
                <w:b/>
                <w:szCs w:val="18"/>
              </w:rPr>
              <w:t xml:space="preserve">Załącznik nr </w:t>
            </w:r>
            <w:r w:rsidR="00E30164">
              <w:rPr>
                <w:rFonts w:cs="Calibri"/>
                <w:b/>
                <w:szCs w:val="18"/>
              </w:rPr>
              <w:t>5</w:t>
            </w:r>
          </w:p>
        </w:tc>
        <w:tc>
          <w:tcPr>
            <w:tcW w:w="5954" w:type="dxa"/>
            <w:shd w:val="clear" w:color="auto" w:fill="auto"/>
            <w:vAlign w:val="center"/>
          </w:tcPr>
          <w:p w14:paraId="60D51D0A" w14:textId="2AE59306" w:rsidR="00263331" w:rsidRPr="00263331" w:rsidRDefault="00330684" w:rsidP="006634DA">
            <w:pPr>
              <w:jc w:val="both"/>
              <w:rPr>
                <w:szCs w:val="18"/>
              </w:rPr>
            </w:pPr>
            <w:r w:rsidRPr="00B126A1">
              <w:rPr>
                <w:szCs w:val="18"/>
              </w:rPr>
              <w:t>Oświadczenie o niepodleganiu wykluczeniu z</w:t>
            </w:r>
            <w:r w:rsidR="00FB08C7">
              <w:rPr>
                <w:szCs w:val="18"/>
              </w:rPr>
              <w:t> </w:t>
            </w:r>
            <w:r w:rsidRPr="00B126A1">
              <w:rPr>
                <w:szCs w:val="18"/>
              </w:rPr>
              <w:t>Postępowania na podstawie przesłanek wska</w:t>
            </w:r>
            <w:r>
              <w:rPr>
                <w:szCs w:val="18"/>
              </w:rPr>
              <w:t>zanych w pkt 5.1.2 SWZ</w:t>
            </w:r>
          </w:p>
        </w:tc>
      </w:tr>
      <w:tr w:rsidR="00263331" w:rsidRPr="00263331" w14:paraId="7F77CF68" w14:textId="77777777" w:rsidTr="00081415">
        <w:trPr>
          <w:trHeight w:val="113"/>
        </w:trPr>
        <w:tc>
          <w:tcPr>
            <w:tcW w:w="2551" w:type="dxa"/>
            <w:shd w:val="clear" w:color="auto" w:fill="1A7466" w:themeFill="text2"/>
          </w:tcPr>
          <w:p w14:paraId="5F072123" w14:textId="77777777" w:rsidR="00263331" w:rsidRDefault="00B126A1" w:rsidP="006634DA">
            <w:pPr>
              <w:tabs>
                <w:tab w:val="left" w:pos="1980"/>
              </w:tabs>
              <w:spacing w:before="120" w:after="120" w:line="276" w:lineRule="auto"/>
              <w:rPr>
                <w:rFonts w:cs="Calibri"/>
                <w:b/>
                <w:szCs w:val="18"/>
              </w:rPr>
            </w:pPr>
            <w:r w:rsidRPr="00B126A1">
              <w:rPr>
                <w:rFonts w:cs="Calibri"/>
                <w:b/>
                <w:szCs w:val="18"/>
              </w:rPr>
              <w:t xml:space="preserve">Załącznik nr </w:t>
            </w:r>
            <w:r w:rsidR="00E4131C">
              <w:rPr>
                <w:rFonts w:cs="Calibri"/>
                <w:b/>
                <w:szCs w:val="18"/>
              </w:rPr>
              <w:t>6</w:t>
            </w:r>
          </w:p>
          <w:p w14:paraId="1694D097" w14:textId="652AE083" w:rsidR="00E4131C" w:rsidRPr="00263331" w:rsidRDefault="00E4131C" w:rsidP="006634DA">
            <w:pPr>
              <w:tabs>
                <w:tab w:val="left" w:pos="1980"/>
              </w:tabs>
              <w:spacing w:before="120" w:after="120" w:line="276" w:lineRule="auto"/>
              <w:rPr>
                <w:rFonts w:cs="Calibri"/>
                <w:b/>
                <w:szCs w:val="18"/>
              </w:rPr>
            </w:pPr>
          </w:p>
        </w:tc>
        <w:tc>
          <w:tcPr>
            <w:tcW w:w="5954" w:type="dxa"/>
            <w:shd w:val="clear" w:color="auto" w:fill="auto"/>
            <w:vAlign w:val="center"/>
          </w:tcPr>
          <w:p w14:paraId="6612EF6B" w14:textId="6AE3E983" w:rsidR="00263331" w:rsidRPr="00263331" w:rsidRDefault="00330684" w:rsidP="006634DA">
            <w:pPr>
              <w:tabs>
                <w:tab w:val="left" w:pos="1980"/>
              </w:tabs>
              <w:spacing w:before="120" w:after="120" w:line="276" w:lineRule="auto"/>
              <w:rPr>
                <w:rFonts w:cs="Calibri"/>
                <w:szCs w:val="18"/>
              </w:rPr>
            </w:pPr>
            <w:r w:rsidRPr="00875F48">
              <w:rPr>
                <w:szCs w:val="18"/>
              </w:rPr>
              <w:t>Oświadczenie Wykonawcy dot. podatków i opłat</w:t>
            </w:r>
          </w:p>
        </w:tc>
      </w:tr>
    </w:tbl>
    <w:p w14:paraId="04A3DC45" w14:textId="77777777" w:rsidR="004E4E6E" w:rsidRDefault="004E4E6E" w:rsidP="004E4E6E">
      <w:pPr>
        <w:rPr>
          <w:b/>
        </w:rPr>
      </w:pPr>
    </w:p>
    <w:p w14:paraId="07F60CC2" w14:textId="1E1F7394" w:rsidR="006856B7" w:rsidRDefault="00BB3226" w:rsidP="000349C9">
      <w:pPr>
        <w:rPr>
          <w:b/>
        </w:rPr>
      </w:pPr>
      <w:r>
        <w:rPr>
          <w:b/>
        </w:rPr>
        <w:br w:type="page"/>
      </w:r>
      <w:r w:rsidR="00DC2E4C" w:rsidRPr="00B71AA7">
        <w:rPr>
          <w:b/>
        </w:rPr>
        <w:lastRenderedPageBreak/>
        <w:t>ZAŁĄCZNIK NR 2 DO SWZ – FORMULARZ OFERTY</w:t>
      </w:r>
      <w:r w:rsidR="007F1989">
        <w:rPr>
          <w:b/>
        </w:rPr>
        <w:t xml:space="preserve"> </w:t>
      </w:r>
      <w:r w:rsidR="00DC2E4C" w:rsidRPr="00B71AA7">
        <w:rPr>
          <w:b/>
        </w:rPr>
        <w:t xml:space="preserve"> </w:t>
      </w:r>
    </w:p>
    <w:p w14:paraId="2417887D" w14:textId="77777777" w:rsidR="001342C0" w:rsidRDefault="001342C0" w:rsidP="006856B7">
      <w:pPr>
        <w:jc w:val="right"/>
      </w:pPr>
    </w:p>
    <w:p w14:paraId="0554155E" w14:textId="77777777" w:rsidR="00DC2E4C" w:rsidRDefault="00DC2E4C" w:rsidP="006856B7">
      <w:pPr>
        <w:jc w:val="right"/>
        <w:rPr>
          <w:b/>
        </w:rPr>
      </w:pPr>
      <w:r w:rsidRPr="00B71AA7">
        <w:rPr>
          <w:b/>
        </w:rPr>
        <w:t>Zamawiający:</w:t>
      </w:r>
    </w:p>
    <w:p w14:paraId="565C4953" w14:textId="77777777" w:rsidR="006D769E" w:rsidRDefault="009E2BCF" w:rsidP="006160BA">
      <w:pPr>
        <w:spacing w:after="0"/>
        <w:jc w:val="right"/>
      </w:pPr>
      <w:bookmarkStart w:id="13" w:name="_Hlk220413371"/>
      <w:r w:rsidRPr="009E2BCF">
        <w:rPr>
          <w:b/>
        </w:rPr>
        <w:t>PGE Gryfino Dolna Odra sp. z o.o.</w:t>
      </w:r>
    </w:p>
    <w:p w14:paraId="51771F91" w14:textId="77777777" w:rsidR="006D769E" w:rsidRDefault="006D769E" w:rsidP="006160BA">
      <w:pPr>
        <w:spacing w:after="0"/>
        <w:jc w:val="right"/>
        <w:rPr>
          <w:b/>
        </w:rPr>
      </w:pPr>
      <w:r w:rsidRPr="006D769E">
        <w:rPr>
          <w:b/>
        </w:rPr>
        <w:t>Krajnik 52</w:t>
      </w:r>
    </w:p>
    <w:p w14:paraId="0D5CFD53" w14:textId="6202D531" w:rsidR="00D619A9" w:rsidRDefault="006D769E" w:rsidP="006160BA">
      <w:pPr>
        <w:spacing w:after="0"/>
        <w:jc w:val="right"/>
        <w:rPr>
          <w:b/>
        </w:rPr>
      </w:pPr>
      <w:r w:rsidRPr="006D769E">
        <w:rPr>
          <w:b/>
        </w:rPr>
        <w:t>74-105 Krajnik</w:t>
      </w:r>
    </w:p>
    <w:p w14:paraId="5CCADBD2" w14:textId="77777777" w:rsidR="006D769E" w:rsidRDefault="006D769E" w:rsidP="006160BA">
      <w:pPr>
        <w:spacing w:after="0"/>
        <w:jc w:val="right"/>
        <w:rPr>
          <w:b/>
        </w:rPr>
      </w:pPr>
    </w:p>
    <w:bookmarkEnd w:id="13"/>
    <w:p w14:paraId="6D5FE34C" w14:textId="3DB87257" w:rsidR="00DC2E4C" w:rsidRDefault="001342C0" w:rsidP="00B71AA7">
      <w:pPr>
        <w:jc w:val="center"/>
        <w:rPr>
          <w:color w:val="1A7466" w:themeColor="text2"/>
          <w:sz w:val="32"/>
          <w:szCs w:val="32"/>
        </w:rPr>
      </w:pPr>
      <w:r w:rsidRPr="00812F09">
        <w:rPr>
          <w:color w:val="1A7466" w:themeColor="text2"/>
          <w:sz w:val="24"/>
          <w:szCs w:val="24"/>
        </w:rPr>
        <w:t>OFERTA</w:t>
      </w:r>
    </w:p>
    <w:p w14:paraId="1B7AE8EB" w14:textId="77777777" w:rsidR="00940A12" w:rsidRPr="00812F09" w:rsidRDefault="00940A12" w:rsidP="00B71AA7">
      <w:pPr>
        <w:jc w:val="center"/>
        <w:rPr>
          <w:color w:val="1A7466" w:themeColor="text2"/>
          <w:sz w:val="32"/>
          <w:szCs w:val="32"/>
        </w:rPr>
      </w:pPr>
    </w:p>
    <w:p w14:paraId="7BE9298A" w14:textId="743A5A65" w:rsidR="00940A12" w:rsidRDefault="004E78AB" w:rsidP="00A628B4">
      <w:pPr>
        <w:ind w:left="142"/>
        <w:jc w:val="both"/>
      </w:pPr>
      <w:r>
        <w:t>w</w:t>
      </w:r>
      <w:r w:rsidR="00DC2E4C" w:rsidRPr="00812F09">
        <w:t xml:space="preserve"> Postępowaniu na </w:t>
      </w:r>
      <w:r w:rsidR="00843ECF">
        <w:t>„</w:t>
      </w:r>
      <w:r w:rsidR="008A6B33" w:rsidRPr="008A6B33">
        <w:t xml:space="preserve">Przeglądy serwisowe analizatorów wody zainstalowanych w </w:t>
      </w:r>
      <w:r w:rsidR="00B85EF8">
        <w:t>e</w:t>
      </w:r>
      <w:r w:rsidR="008A6B33" w:rsidRPr="008A6B33">
        <w:t>lektrowni PGE Gryfino Dolna Odra sp. z o.o.</w:t>
      </w:r>
      <w:r w:rsidR="00843ECF">
        <w:t>”</w:t>
      </w:r>
      <w:r w:rsidR="00ED3FC9">
        <w:t xml:space="preserve"> w</w:t>
      </w:r>
      <w:r w:rsidR="00E70AB7">
        <w:t> </w:t>
      </w:r>
      <w:r w:rsidR="00ED3FC9" w:rsidRPr="009C7EB0">
        <w:rPr>
          <w:b/>
          <w:bCs/>
        </w:rPr>
        <w:t>Części</w:t>
      </w:r>
      <w:r w:rsidR="00E70AB7">
        <w:rPr>
          <w:b/>
          <w:bCs/>
        </w:rPr>
        <w:t> </w:t>
      </w:r>
      <w:r w:rsidR="00ED3FC9" w:rsidRPr="009C7EB0">
        <w:rPr>
          <w:b/>
          <w:bCs/>
        </w:rPr>
        <w:t>nr</w:t>
      </w:r>
      <w:r w:rsidR="00E70AB7">
        <w:rPr>
          <w:b/>
          <w:bCs/>
        </w:rPr>
        <w:t> </w:t>
      </w:r>
      <w:r w:rsidR="001318BD" w:rsidRPr="002353D4">
        <w:rPr>
          <w:b/>
          <w:bCs/>
          <w:highlight w:val="yellow"/>
        </w:rPr>
        <w:t>…………………</w:t>
      </w:r>
      <w:proofErr w:type="gramStart"/>
      <w:r w:rsidR="001318BD" w:rsidRPr="002353D4">
        <w:rPr>
          <w:b/>
          <w:bCs/>
          <w:highlight w:val="yellow"/>
        </w:rPr>
        <w:t>…….</w:t>
      </w:r>
      <w:proofErr w:type="gramEnd"/>
      <w:r w:rsidR="001318BD" w:rsidRPr="002353D4">
        <w:rPr>
          <w:rStyle w:val="Odwoanieprzypisudolnego"/>
          <w:b/>
          <w:bCs/>
          <w:highlight w:val="yellow"/>
        </w:rPr>
        <w:footnoteReference w:id="2"/>
      </w:r>
      <w:r w:rsidR="00940A12">
        <w:t xml:space="preserve"> Zamówienia</w:t>
      </w:r>
      <w:r w:rsidR="001318BD">
        <w:t>.</w:t>
      </w:r>
    </w:p>
    <w:p w14:paraId="5AC95EFF" w14:textId="32DEBEB3" w:rsidR="00DC2E4C" w:rsidRDefault="00DC2E4C" w:rsidP="00067C1A">
      <w:pPr>
        <w:ind w:left="142"/>
        <w:jc w:val="both"/>
      </w:pPr>
      <w:r w:rsidRPr="00812F09">
        <w:t>Nr Postępowania nadany</w:t>
      </w:r>
      <w:r w:rsidR="009C7EB0">
        <w:t xml:space="preserve"> </w:t>
      </w:r>
      <w:r w:rsidRPr="00812F09">
        <w:t xml:space="preserve">przez Zamawiającego: </w:t>
      </w:r>
      <w:r w:rsidR="00FA08ED" w:rsidRPr="00FA08ED">
        <w:t>POST/PGE/GRY/DZ/00060/2026</w:t>
      </w:r>
      <w:r w:rsidR="00FA08ED">
        <w:t>.</w:t>
      </w:r>
    </w:p>
    <w:p w14:paraId="24C3810C" w14:textId="2F679F11" w:rsidR="00B71AA7" w:rsidRPr="00067C1A" w:rsidRDefault="001342C0" w:rsidP="00067C1A">
      <w:pPr>
        <w:pStyle w:val="Akapitzlist"/>
        <w:numPr>
          <w:ilvl w:val="0"/>
          <w:numId w:val="5"/>
        </w:numPr>
        <w:rPr>
          <w:b/>
        </w:rPr>
      </w:pPr>
      <w:r>
        <w:rPr>
          <w:b/>
        </w:rPr>
        <w:t>OFERTĘ</w:t>
      </w:r>
      <w:r w:rsidR="00DC2E4C" w:rsidRPr="00B71AA7">
        <w:rPr>
          <w:b/>
        </w:rPr>
        <w:t xml:space="preserve"> SKŁADA:</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413E1F52"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3"/>
            </w:r>
            <w:r w:rsidRPr="00B71AA7">
              <w:rPr>
                <w:rFonts w:eastAsia="Times New Roman" w:cs="Calibri"/>
                <w:b/>
                <w:szCs w:val="18"/>
              </w:rPr>
              <w:t xml:space="preserve"> </w:t>
            </w:r>
            <w:r w:rsidRPr="00B71AA7">
              <w:rPr>
                <w:rFonts w:eastAsia="Times New Roman" w:cs="Calibri"/>
                <w:b/>
                <w:szCs w:val="18"/>
              </w:rPr>
              <w:br/>
              <w:t>(Nazwa,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11AF5471" w14:textId="77777777" w:rsidR="0027024B" w:rsidRDefault="0027024B" w:rsidP="00DC2E4C"/>
    <w:p w14:paraId="7FF8E1B5" w14:textId="38DF0079" w:rsidR="00DC2E4C" w:rsidRDefault="001342C0" w:rsidP="00031904">
      <w:pPr>
        <w:pStyle w:val="Akapitzlist"/>
        <w:numPr>
          <w:ilvl w:val="0"/>
          <w:numId w:val="5"/>
        </w:numPr>
        <w:spacing w:after="240"/>
        <w:rPr>
          <w:b/>
        </w:rPr>
      </w:pPr>
      <w:r>
        <w:rPr>
          <w:b/>
        </w:rPr>
        <w:t>CENA OFERTY</w:t>
      </w:r>
      <w:r w:rsidR="00275AE1">
        <w:rPr>
          <w:b/>
        </w:rPr>
        <w:t xml:space="preserve"> </w:t>
      </w:r>
      <w:r w:rsidR="0087539F">
        <w:rPr>
          <w:rStyle w:val="Odwoanieprzypisudolnego"/>
          <w:b/>
        </w:rPr>
        <w:footnoteReference w:id="4"/>
      </w:r>
      <w:r w:rsidR="00DC2E4C" w:rsidRPr="00063C0D">
        <w:rPr>
          <w:b/>
        </w:rPr>
        <w:t xml:space="preserve">: </w:t>
      </w:r>
    </w:p>
    <w:p w14:paraId="1D558A5D" w14:textId="77777777" w:rsidR="003F212C" w:rsidRPr="00063C0D" w:rsidRDefault="003F212C" w:rsidP="001F1316">
      <w:pPr>
        <w:pStyle w:val="Akapitzlist"/>
        <w:spacing w:after="240"/>
        <w:rPr>
          <w:b/>
        </w:rPr>
      </w:pPr>
    </w:p>
    <w:p w14:paraId="09F7E008" w14:textId="5EB5A9A0" w:rsidR="00DC2E4C" w:rsidRDefault="00DC2E4C" w:rsidP="001F1316">
      <w:pPr>
        <w:pStyle w:val="Akapitzlist"/>
        <w:numPr>
          <w:ilvl w:val="0"/>
          <w:numId w:val="56"/>
        </w:numPr>
        <w:spacing w:beforeLines="40" w:before="96" w:after="240"/>
        <w:jc w:val="both"/>
        <w:outlineLvl w:val="1"/>
      </w:pPr>
      <w:r>
        <w:t xml:space="preserve">Oferujemy, wykonanie </w:t>
      </w:r>
      <w:r w:rsidR="008F718C" w:rsidRPr="001F1316">
        <w:rPr>
          <w:b/>
          <w:bCs/>
        </w:rPr>
        <w:t>Części</w:t>
      </w:r>
      <w:r w:rsidR="00A628B4" w:rsidRPr="001F1316">
        <w:rPr>
          <w:b/>
          <w:bCs/>
        </w:rPr>
        <w:t xml:space="preserve"> 1 </w:t>
      </w:r>
      <w:r w:rsidRPr="001F1316">
        <w:rPr>
          <w:b/>
          <w:bCs/>
          <w:szCs w:val="18"/>
        </w:rPr>
        <w:t>Zamówienia</w:t>
      </w:r>
      <w:r w:rsidRPr="003F212C">
        <w:rPr>
          <w:szCs w:val="18"/>
        </w:rPr>
        <w:t xml:space="preserve"> </w:t>
      </w:r>
      <w:r w:rsidR="003F212C" w:rsidRPr="001F1316">
        <w:rPr>
          <w:b/>
          <w:bCs/>
          <w:szCs w:val="18"/>
        </w:rPr>
        <w:t>(</w:t>
      </w:r>
      <w:r w:rsidR="005D2A67" w:rsidRPr="005D2A67">
        <w:rPr>
          <w:b/>
          <w:bCs/>
          <w:szCs w:val="18"/>
        </w:rPr>
        <w:t>Analizatory wody firmy SWAN oraz VEOLIA</w:t>
      </w:r>
      <w:r w:rsidR="003F212C" w:rsidRPr="001F1316">
        <w:rPr>
          <w:rFonts w:ascii="Verdana" w:eastAsia="Times New Roman" w:hAnsi="Verdana" w:cs="Calibri"/>
          <w:b/>
          <w:bCs/>
          <w:color w:val="000000"/>
          <w:szCs w:val="18"/>
          <w:lang w:eastAsia="pl-PL"/>
        </w:rPr>
        <w:t xml:space="preserve">), </w:t>
      </w:r>
      <w:r>
        <w:t>zgodnie z wymaganiami zawartymi w</w:t>
      </w:r>
      <w:r w:rsidR="007E688E">
        <w:t> </w:t>
      </w:r>
      <w:r>
        <w:t>SWZ</w:t>
      </w:r>
      <w:r w:rsidR="00A628B4">
        <w:t xml:space="preserve"> </w:t>
      </w:r>
      <w:r>
        <w:t>za cenę:</w:t>
      </w:r>
    </w:p>
    <w:p w14:paraId="042CD58F" w14:textId="11463C3F" w:rsidR="00EE718B" w:rsidRDefault="003F212C" w:rsidP="00C649EB">
      <w:pPr>
        <w:tabs>
          <w:tab w:val="left" w:pos="1134"/>
        </w:tabs>
        <w:spacing w:beforeLines="40" w:before="96" w:after="240"/>
        <w:ind w:leftChars="236" w:left="425" w:firstLine="282"/>
        <w:jc w:val="both"/>
        <w:outlineLvl w:val="1"/>
        <w:rPr>
          <w:b/>
          <w:bCs/>
          <w:color w:val="FF0000"/>
        </w:rPr>
      </w:pPr>
      <w:r w:rsidRPr="001F1316">
        <w:rPr>
          <w:b/>
          <w:bCs/>
        </w:rPr>
        <w:t>Cena netto: ……………………………………… PLN</w:t>
      </w:r>
      <w:r w:rsidRPr="001F1316">
        <w:rPr>
          <w:b/>
          <w:bCs/>
          <w:color w:val="FF0000"/>
        </w:rPr>
        <w:t>*</w:t>
      </w:r>
    </w:p>
    <w:p w14:paraId="60022A50" w14:textId="04FDE907" w:rsidR="00C649EB" w:rsidRPr="009519E4" w:rsidRDefault="00C649EB" w:rsidP="001F1316">
      <w:pPr>
        <w:tabs>
          <w:tab w:val="left" w:pos="1134"/>
        </w:tabs>
        <w:spacing w:beforeLines="40" w:before="96" w:after="240"/>
        <w:ind w:left="785"/>
        <w:jc w:val="both"/>
        <w:outlineLvl w:val="1"/>
        <w:rPr>
          <w:b/>
          <w:bCs/>
          <w:i/>
          <w:iCs/>
          <w:color w:val="FF0000"/>
          <w:sz w:val="16"/>
          <w:szCs w:val="16"/>
        </w:rPr>
      </w:pPr>
      <w:r w:rsidRPr="00CA61C0">
        <w:rPr>
          <w:b/>
          <w:bCs/>
          <w:i/>
          <w:iCs/>
          <w:color w:val="FF0000"/>
          <w:sz w:val="16"/>
          <w:szCs w:val="16"/>
        </w:rPr>
        <w:t xml:space="preserve">* Prosimy o wpisanie łącznej ceny netto z </w:t>
      </w:r>
      <w:r w:rsidR="005C4F5D" w:rsidRPr="00CA61C0">
        <w:rPr>
          <w:b/>
          <w:bCs/>
          <w:i/>
          <w:iCs/>
          <w:color w:val="FF0000"/>
          <w:sz w:val="16"/>
          <w:szCs w:val="16"/>
        </w:rPr>
        <w:t>t</w:t>
      </w:r>
      <w:r w:rsidRPr="00CA61C0">
        <w:rPr>
          <w:b/>
          <w:bCs/>
          <w:i/>
          <w:iCs/>
          <w:color w:val="FF0000"/>
          <w:sz w:val="16"/>
          <w:szCs w:val="16"/>
        </w:rPr>
        <w:t xml:space="preserve">abeli Formularza Cenowego </w:t>
      </w:r>
      <w:r w:rsidR="005C4F5D" w:rsidRPr="00CA61C0">
        <w:rPr>
          <w:b/>
          <w:bCs/>
          <w:i/>
          <w:iCs/>
          <w:color w:val="FF0000"/>
          <w:sz w:val="16"/>
          <w:szCs w:val="16"/>
        </w:rPr>
        <w:t xml:space="preserve">- </w:t>
      </w:r>
      <w:r w:rsidRPr="00CA61C0">
        <w:rPr>
          <w:b/>
          <w:bCs/>
          <w:i/>
          <w:iCs/>
          <w:color w:val="FF0000"/>
          <w:sz w:val="16"/>
          <w:szCs w:val="16"/>
        </w:rPr>
        <w:t>Załącznika nr 2a do SWZ (</w:t>
      </w:r>
      <w:r w:rsidR="009C60D2" w:rsidRPr="00CA61C0">
        <w:rPr>
          <w:b/>
          <w:bCs/>
          <w:i/>
          <w:iCs/>
          <w:color w:val="FF0000"/>
          <w:sz w:val="16"/>
          <w:szCs w:val="16"/>
        </w:rPr>
        <w:t>Lp. 3 „</w:t>
      </w:r>
      <w:r w:rsidR="005C4F5D" w:rsidRPr="00CA61C0">
        <w:rPr>
          <w:b/>
          <w:bCs/>
          <w:i/>
          <w:iCs/>
          <w:color w:val="FF0000"/>
          <w:sz w:val="16"/>
          <w:szCs w:val="16"/>
        </w:rPr>
        <w:t>Wartość</w:t>
      </w:r>
      <w:r w:rsidR="005C4F5D" w:rsidRPr="005C4F5D">
        <w:rPr>
          <w:b/>
          <w:bCs/>
          <w:i/>
          <w:iCs/>
          <w:color w:val="FF0000"/>
          <w:sz w:val="16"/>
          <w:szCs w:val="16"/>
        </w:rPr>
        <w:t xml:space="preserve"> całkowita dla Zakresu I, II (Cena Ofert</w:t>
      </w:r>
      <w:r w:rsidR="005C4F5D" w:rsidRPr="00E61983">
        <w:rPr>
          <w:b/>
          <w:bCs/>
          <w:i/>
          <w:iCs/>
          <w:color w:val="FF0000"/>
          <w:sz w:val="16"/>
          <w:szCs w:val="16"/>
        </w:rPr>
        <w:t>y</w:t>
      </w:r>
      <w:r w:rsidRPr="005C6517">
        <w:rPr>
          <w:b/>
          <w:bCs/>
          <w:i/>
          <w:iCs/>
          <w:color w:val="FF0000"/>
          <w:sz w:val="16"/>
          <w:szCs w:val="16"/>
        </w:rPr>
        <w:t>)</w:t>
      </w:r>
      <w:r w:rsidR="007D08A9">
        <w:rPr>
          <w:b/>
          <w:bCs/>
          <w:i/>
          <w:iCs/>
          <w:color w:val="FF0000"/>
          <w:sz w:val="16"/>
          <w:szCs w:val="16"/>
        </w:rPr>
        <w:t>”</w:t>
      </w:r>
      <w:r w:rsidRPr="005C6517">
        <w:rPr>
          <w:b/>
          <w:bCs/>
          <w:i/>
          <w:iCs/>
          <w:color w:val="FF0000"/>
          <w:sz w:val="16"/>
          <w:szCs w:val="16"/>
        </w:rPr>
        <w:t>.</w:t>
      </w:r>
    </w:p>
    <w:p w14:paraId="5A8E3D32" w14:textId="672EE41A" w:rsidR="0027024B" w:rsidRDefault="00C649EB" w:rsidP="0027024B">
      <w:pPr>
        <w:tabs>
          <w:tab w:val="left" w:pos="1134"/>
        </w:tabs>
        <w:spacing w:beforeLines="40" w:before="96" w:after="240"/>
        <w:ind w:left="785"/>
        <w:jc w:val="both"/>
        <w:outlineLvl w:val="1"/>
        <w:rPr>
          <w:b/>
          <w:bCs/>
          <w:i/>
          <w:iCs/>
          <w:color w:val="FF0000"/>
          <w:sz w:val="16"/>
          <w:szCs w:val="16"/>
        </w:rPr>
      </w:pPr>
      <w:r w:rsidRPr="009519E4">
        <w:rPr>
          <w:b/>
          <w:bCs/>
          <w:i/>
          <w:iCs/>
          <w:color w:val="FF0000"/>
          <w:sz w:val="16"/>
          <w:szCs w:val="16"/>
        </w:rPr>
        <w:t>Cenę tę należy wpisać do Systemu Zakupowego.</w:t>
      </w:r>
    </w:p>
    <w:p w14:paraId="59FA0216" w14:textId="1097B2A1" w:rsidR="00C649EB" w:rsidRPr="0027024B" w:rsidRDefault="0027024B" w:rsidP="0027024B">
      <w:pPr>
        <w:rPr>
          <w:b/>
          <w:bCs/>
          <w:i/>
          <w:iCs/>
          <w:color w:val="FF0000"/>
          <w:sz w:val="16"/>
          <w:szCs w:val="16"/>
        </w:rPr>
      </w:pPr>
      <w:r>
        <w:rPr>
          <w:b/>
          <w:bCs/>
          <w:i/>
          <w:iCs/>
          <w:color w:val="FF0000"/>
          <w:sz w:val="16"/>
          <w:szCs w:val="16"/>
        </w:rPr>
        <w:br w:type="page"/>
      </w:r>
    </w:p>
    <w:p w14:paraId="19A29304" w14:textId="73B62720" w:rsidR="00C649EB" w:rsidRDefault="006D113C" w:rsidP="0027024B">
      <w:pPr>
        <w:pStyle w:val="Akapitzlist"/>
        <w:numPr>
          <w:ilvl w:val="0"/>
          <w:numId w:val="56"/>
        </w:numPr>
        <w:spacing w:beforeLines="40" w:before="96" w:after="240"/>
        <w:jc w:val="both"/>
        <w:outlineLvl w:val="1"/>
      </w:pPr>
      <w:r>
        <w:lastRenderedPageBreak/>
        <w:t xml:space="preserve">Oferujemy, wykonanie </w:t>
      </w:r>
      <w:r w:rsidRPr="001F1316">
        <w:rPr>
          <w:b/>
          <w:bCs/>
        </w:rPr>
        <w:t>Części 2 Zamówienia</w:t>
      </w:r>
      <w:r>
        <w:t xml:space="preserve"> </w:t>
      </w:r>
      <w:r w:rsidR="00C649EB" w:rsidRPr="001F1316">
        <w:rPr>
          <w:b/>
          <w:bCs/>
        </w:rPr>
        <w:t>(</w:t>
      </w:r>
      <w:r w:rsidR="00297001" w:rsidRPr="00297001">
        <w:rPr>
          <w:b/>
          <w:bCs/>
        </w:rPr>
        <w:t>Analizatory wody firmy</w:t>
      </w:r>
      <w:r w:rsidR="00297001">
        <w:rPr>
          <w:b/>
          <w:bCs/>
        </w:rPr>
        <w:t xml:space="preserve"> </w:t>
      </w:r>
      <w:proofErr w:type="spellStart"/>
      <w:proofErr w:type="gramStart"/>
      <w:r w:rsidR="00297001" w:rsidRPr="00297001">
        <w:rPr>
          <w:b/>
          <w:bCs/>
        </w:rPr>
        <w:t>Dr.Thiedig</w:t>
      </w:r>
      <w:proofErr w:type="spellEnd"/>
      <w:proofErr w:type="gramEnd"/>
      <w:r w:rsidR="00C649EB" w:rsidRPr="001F1316">
        <w:rPr>
          <w:b/>
          <w:bCs/>
        </w:rPr>
        <w:t>)</w:t>
      </w:r>
      <w:r w:rsidR="00C649EB">
        <w:rPr>
          <w:b/>
          <w:bCs/>
        </w:rPr>
        <w:t>,</w:t>
      </w:r>
      <w:r w:rsidR="00C649EB">
        <w:t xml:space="preserve"> </w:t>
      </w:r>
      <w:r>
        <w:t>zgodnie z</w:t>
      </w:r>
      <w:r w:rsidR="00CA7F81">
        <w:t> </w:t>
      </w:r>
      <w:r>
        <w:t>wymaganiami zawartymi w SWZ za cenę:</w:t>
      </w:r>
    </w:p>
    <w:p w14:paraId="654D9D18" w14:textId="77777777" w:rsidR="00C649EB" w:rsidRDefault="00C649EB" w:rsidP="00C649EB">
      <w:pPr>
        <w:tabs>
          <w:tab w:val="left" w:pos="1134"/>
        </w:tabs>
        <w:spacing w:beforeLines="40" w:before="96" w:after="240"/>
        <w:ind w:leftChars="236" w:left="425" w:firstLine="282"/>
        <w:jc w:val="both"/>
        <w:outlineLvl w:val="1"/>
        <w:rPr>
          <w:b/>
          <w:bCs/>
          <w:color w:val="FF0000"/>
        </w:rPr>
      </w:pPr>
      <w:r w:rsidRPr="00D97B81">
        <w:rPr>
          <w:b/>
          <w:bCs/>
        </w:rPr>
        <w:t>Cena netto: ……………………………………… PLN</w:t>
      </w:r>
      <w:r w:rsidRPr="00D97B81">
        <w:rPr>
          <w:b/>
          <w:bCs/>
          <w:color w:val="FF0000"/>
        </w:rPr>
        <w:t>*</w:t>
      </w:r>
    </w:p>
    <w:p w14:paraId="6D90A0B8" w14:textId="75EA3921" w:rsidR="00C649EB" w:rsidRPr="009519E4" w:rsidRDefault="00C649EB" w:rsidP="00C649EB">
      <w:pPr>
        <w:tabs>
          <w:tab w:val="left" w:pos="1134"/>
        </w:tabs>
        <w:spacing w:beforeLines="40" w:before="96" w:after="240"/>
        <w:ind w:left="785"/>
        <w:jc w:val="both"/>
        <w:outlineLvl w:val="1"/>
        <w:rPr>
          <w:b/>
          <w:bCs/>
          <w:i/>
          <w:iCs/>
          <w:color w:val="FF0000"/>
          <w:sz w:val="16"/>
          <w:szCs w:val="16"/>
        </w:rPr>
      </w:pPr>
      <w:r w:rsidRPr="009519E4">
        <w:rPr>
          <w:b/>
          <w:bCs/>
          <w:i/>
          <w:iCs/>
          <w:color w:val="FF0000"/>
          <w:sz w:val="16"/>
          <w:szCs w:val="16"/>
        </w:rPr>
        <w:t xml:space="preserve">* Prosimy o wpisanie łącznej ceny netto z </w:t>
      </w:r>
      <w:r w:rsidR="005C4F5D">
        <w:rPr>
          <w:b/>
          <w:bCs/>
          <w:i/>
          <w:iCs/>
          <w:color w:val="FF0000"/>
          <w:sz w:val="16"/>
          <w:szCs w:val="16"/>
        </w:rPr>
        <w:t>t</w:t>
      </w:r>
      <w:r w:rsidRPr="009519E4">
        <w:rPr>
          <w:b/>
          <w:bCs/>
          <w:i/>
          <w:iCs/>
          <w:color w:val="FF0000"/>
          <w:sz w:val="16"/>
          <w:szCs w:val="16"/>
        </w:rPr>
        <w:t xml:space="preserve">abeli Formularza Cenowego </w:t>
      </w:r>
      <w:r w:rsidR="005C4F5D">
        <w:rPr>
          <w:b/>
          <w:bCs/>
          <w:i/>
          <w:iCs/>
          <w:color w:val="FF0000"/>
          <w:sz w:val="16"/>
          <w:szCs w:val="16"/>
        </w:rPr>
        <w:t xml:space="preserve">- </w:t>
      </w:r>
      <w:r w:rsidRPr="009519E4">
        <w:rPr>
          <w:b/>
          <w:bCs/>
          <w:i/>
          <w:iCs/>
          <w:color w:val="FF0000"/>
          <w:sz w:val="16"/>
          <w:szCs w:val="16"/>
        </w:rPr>
        <w:t>Załącznika nr 2b do SWZ</w:t>
      </w:r>
      <w:r w:rsidR="005C4F5D">
        <w:rPr>
          <w:b/>
          <w:bCs/>
          <w:i/>
          <w:iCs/>
          <w:color w:val="FF0000"/>
          <w:sz w:val="16"/>
          <w:szCs w:val="16"/>
        </w:rPr>
        <w:t xml:space="preserve"> </w:t>
      </w:r>
      <w:r w:rsidRPr="009519E4">
        <w:rPr>
          <w:b/>
          <w:bCs/>
          <w:i/>
          <w:iCs/>
          <w:color w:val="FF0000"/>
          <w:sz w:val="16"/>
          <w:szCs w:val="16"/>
        </w:rPr>
        <w:t>(</w:t>
      </w:r>
      <w:r w:rsidR="005C4F5D" w:rsidRPr="005C4F5D">
        <w:rPr>
          <w:b/>
          <w:bCs/>
          <w:i/>
          <w:iCs/>
          <w:color w:val="FF0000"/>
          <w:sz w:val="16"/>
          <w:szCs w:val="16"/>
        </w:rPr>
        <w:t>Lp.</w:t>
      </w:r>
      <w:r w:rsidR="005C4F5D">
        <w:rPr>
          <w:b/>
          <w:bCs/>
          <w:i/>
          <w:iCs/>
          <w:color w:val="FF0000"/>
          <w:sz w:val="16"/>
          <w:szCs w:val="16"/>
        </w:rPr>
        <w:t> </w:t>
      </w:r>
      <w:r w:rsidR="005C4F5D" w:rsidRPr="005C4F5D">
        <w:rPr>
          <w:b/>
          <w:bCs/>
          <w:i/>
          <w:iCs/>
          <w:color w:val="FF0000"/>
          <w:sz w:val="16"/>
          <w:szCs w:val="16"/>
        </w:rPr>
        <w:t>3 „Wartość całkowita dla Zakresu I, II (Cena Oferty)</w:t>
      </w:r>
      <w:r w:rsidR="007D08A9">
        <w:rPr>
          <w:b/>
          <w:bCs/>
          <w:i/>
          <w:iCs/>
          <w:color w:val="FF0000"/>
          <w:sz w:val="16"/>
          <w:szCs w:val="16"/>
        </w:rPr>
        <w:t>”</w:t>
      </w:r>
      <w:r w:rsidR="005C4F5D">
        <w:rPr>
          <w:b/>
          <w:bCs/>
          <w:i/>
          <w:iCs/>
          <w:color w:val="FF0000"/>
          <w:sz w:val="16"/>
          <w:szCs w:val="16"/>
        </w:rPr>
        <w:t>.</w:t>
      </w:r>
    </w:p>
    <w:p w14:paraId="6072AE79" w14:textId="77777777" w:rsidR="00C649EB" w:rsidRPr="009519E4" w:rsidRDefault="00C649EB" w:rsidP="00C649EB">
      <w:pPr>
        <w:tabs>
          <w:tab w:val="left" w:pos="1134"/>
        </w:tabs>
        <w:spacing w:beforeLines="40" w:before="96" w:after="240"/>
        <w:ind w:left="785"/>
        <w:jc w:val="both"/>
        <w:outlineLvl w:val="1"/>
        <w:rPr>
          <w:b/>
          <w:bCs/>
          <w:i/>
          <w:iCs/>
          <w:color w:val="FF0000"/>
          <w:sz w:val="16"/>
          <w:szCs w:val="16"/>
        </w:rPr>
      </w:pPr>
      <w:r w:rsidRPr="009519E4">
        <w:rPr>
          <w:b/>
          <w:bCs/>
          <w:i/>
          <w:iCs/>
          <w:color w:val="FF0000"/>
          <w:sz w:val="16"/>
          <w:szCs w:val="16"/>
        </w:rPr>
        <w:t>Cenę tę należy wpisać do Systemu Zakupowego.</w:t>
      </w:r>
    </w:p>
    <w:p w14:paraId="4B3BAE76" w14:textId="77777777" w:rsidR="00C649EB" w:rsidRDefault="00C649EB" w:rsidP="001F1316">
      <w:pPr>
        <w:pStyle w:val="Akapitzlist"/>
        <w:spacing w:beforeLines="40" w:before="96" w:after="240"/>
        <w:ind w:left="862"/>
        <w:jc w:val="both"/>
        <w:outlineLvl w:val="1"/>
      </w:pPr>
    </w:p>
    <w:p w14:paraId="1E78C3EC" w14:textId="7C0A653A" w:rsidR="00DC2E4C" w:rsidRPr="00063C0D" w:rsidRDefault="00DC2E4C" w:rsidP="00F06115">
      <w:pPr>
        <w:pStyle w:val="Akapitzlist"/>
        <w:numPr>
          <w:ilvl w:val="0"/>
          <w:numId w:val="5"/>
        </w:numPr>
        <w:spacing w:beforeLines="100" w:before="240" w:after="240"/>
        <w:ind w:left="714" w:hanging="357"/>
        <w:contextualSpacing w:val="0"/>
        <w:rPr>
          <w:b/>
        </w:rPr>
      </w:pPr>
      <w:r w:rsidRPr="00063C0D">
        <w:rPr>
          <w:b/>
        </w:rPr>
        <w:t>OŚWIADCZENIA I INFORMACJE:</w:t>
      </w:r>
    </w:p>
    <w:p w14:paraId="1A0106DC" w14:textId="7FF77483" w:rsidR="00DC2E4C" w:rsidRDefault="00DC2E4C" w:rsidP="00F06115">
      <w:pPr>
        <w:pStyle w:val="Styl1"/>
        <w:ind w:left="993"/>
        <w:jc w:val="both"/>
      </w:pPr>
      <w:r>
        <w:t>My, niżej podpisani, niniejszym oświadczamy, co następuje:</w:t>
      </w:r>
    </w:p>
    <w:p w14:paraId="3470DC65" w14:textId="429BB081" w:rsidR="00B71AA7" w:rsidRDefault="00957A26" w:rsidP="00F06115">
      <w:pPr>
        <w:pStyle w:val="Akapitzlist"/>
        <w:numPr>
          <w:ilvl w:val="0"/>
          <w:numId w:val="12"/>
        </w:numPr>
        <w:spacing w:beforeLines="40" w:before="96" w:after="240"/>
        <w:ind w:left="1418" w:hanging="425"/>
        <w:contextualSpacing w:val="0"/>
        <w:jc w:val="both"/>
        <w:outlineLvl w:val="1"/>
      </w:pPr>
      <w:r>
        <w:t xml:space="preserve">Posiadamy </w:t>
      </w:r>
      <w:r w:rsidR="00DC2E4C">
        <w:t>niezbędną wiedzę i doświadczenie oraz dysponu</w:t>
      </w:r>
      <w:r>
        <w:t xml:space="preserve">jemy potencjałem technicznym i </w:t>
      </w:r>
      <w:r w:rsidR="00DC2E4C">
        <w:t>osobami zdolnymi do wykonania Zakupu</w:t>
      </w:r>
      <w:r w:rsidR="00607EBF">
        <w:t>.</w:t>
      </w:r>
    </w:p>
    <w:p w14:paraId="68C3EA8D" w14:textId="69006C36" w:rsidR="00B71AA7" w:rsidRDefault="00607EBF" w:rsidP="00F06115">
      <w:pPr>
        <w:pStyle w:val="Akapitzlist"/>
        <w:numPr>
          <w:ilvl w:val="0"/>
          <w:numId w:val="12"/>
        </w:numPr>
        <w:spacing w:before="40" w:after="240"/>
        <w:ind w:left="1418" w:hanging="425"/>
        <w:contextualSpacing w:val="0"/>
        <w:jc w:val="both"/>
        <w:outlineLvl w:val="1"/>
      </w:pPr>
      <w:r>
        <w:t>P</w:t>
      </w:r>
      <w:r w:rsidR="00DC2E4C">
        <w:t>osiadamy uprawnienia do wykonywania określonych czynności, jeżeli ustawy nakładają obowiązek posiadania takich uprawnień</w:t>
      </w:r>
      <w:r>
        <w:t>.</w:t>
      </w:r>
    </w:p>
    <w:p w14:paraId="3F0A1796" w14:textId="087C5E8E" w:rsidR="00B71AA7" w:rsidRDefault="00607EBF" w:rsidP="00F06115">
      <w:pPr>
        <w:pStyle w:val="Akapitzlist"/>
        <w:numPr>
          <w:ilvl w:val="0"/>
          <w:numId w:val="12"/>
        </w:numPr>
        <w:spacing w:before="40" w:after="240"/>
        <w:ind w:left="1418" w:hanging="425"/>
        <w:contextualSpacing w:val="0"/>
        <w:jc w:val="both"/>
        <w:outlineLvl w:val="1"/>
      </w:pPr>
      <w:r>
        <w:t>Z</w:t>
      </w:r>
      <w:r w:rsidR="00DC2E4C">
        <w:t>najdujemy się w sytuacji ekonomicznej i/lub finansowej zapewniającej wykonanie Zakupu</w:t>
      </w:r>
      <w:r>
        <w:t>.</w:t>
      </w:r>
    </w:p>
    <w:p w14:paraId="0137B2B5" w14:textId="634E86BE" w:rsidR="00DC2E4C" w:rsidRDefault="00607EBF" w:rsidP="00F06115">
      <w:pPr>
        <w:pStyle w:val="Akapitzlist"/>
        <w:numPr>
          <w:ilvl w:val="0"/>
          <w:numId w:val="12"/>
        </w:numPr>
        <w:spacing w:before="40" w:after="240"/>
        <w:ind w:left="1418" w:hanging="425"/>
        <w:contextualSpacing w:val="0"/>
        <w:jc w:val="both"/>
        <w:outlineLvl w:val="1"/>
      </w:pPr>
      <w:r>
        <w:t>N</w:t>
      </w:r>
      <w:r w:rsidR="002C26B1">
        <w:t xml:space="preserve">ie podlegamy wykluczeniu na podstawie </w:t>
      </w:r>
      <w:r w:rsidR="002C26B1" w:rsidRPr="0089712F">
        <w:t>pkt</w:t>
      </w:r>
      <w:r w:rsidR="002C26B1">
        <w:t xml:space="preserve">. </w:t>
      </w:r>
      <w:r w:rsidR="002C26B1" w:rsidRPr="00053F5E">
        <w:rPr>
          <w:szCs w:val="18"/>
        </w:rPr>
        <w:t>9.4.2-9.4.3 Procedury Ogólnej Zakupów GK PGE (PROG 00096/</w:t>
      </w:r>
      <w:r w:rsidR="005B1FD7">
        <w:rPr>
          <w:szCs w:val="18"/>
        </w:rPr>
        <w:t>I</w:t>
      </w:r>
      <w:r w:rsidR="002C26B1" w:rsidRPr="00053F5E">
        <w:rPr>
          <w:szCs w:val="18"/>
        </w:rPr>
        <w:t>) (</w:t>
      </w:r>
      <w:r w:rsidR="002C26B1" w:rsidRPr="00053F5E">
        <w:rPr>
          <w:i/>
          <w:color w:val="000000"/>
          <w:szCs w:val="18"/>
        </w:rPr>
        <w:t>W przypadku konsorcjum, Wykonawca składając niniejsze oświadczenia składa je w imieniu wszystkich członków konsorcjum)</w:t>
      </w:r>
      <w:r>
        <w:rPr>
          <w:i/>
          <w:color w:val="000000"/>
          <w:szCs w:val="18"/>
        </w:rPr>
        <w:t>.</w:t>
      </w:r>
    </w:p>
    <w:p w14:paraId="50CF7BBB" w14:textId="750DB31B" w:rsidR="00063C0D" w:rsidRDefault="00DC2E4C" w:rsidP="001370C0">
      <w:pPr>
        <w:pStyle w:val="Styl1"/>
        <w:ind w:left="993"/>
        <w:jc w:val="both"/>
      </w:pPr>
      <w:r>
        <w:t>W zakresie warunków udziału w Postępowaniu zamierzamy/nie</w:t>
      </w:r>
      <w:r w:rsidR="003A3034">
        <w:t xml:space="preserve"> </w:t>
      </w:r>
      <w:r>
        <w:t>zamierzamy</w:t>
      </w:r>
      <w:r w:rsidR="003A6CF6">
        <w:rPr>
          <w:rStyle w:val="Odwoanieprzypisudolnego"/>
        </w:rPr>
        <w:footnoteReference w:id="5"/>
      </w:r>
      <w:r>
        <w:t xml:space="preserve"> polegać na potencjale p</w:t>
      </w:r>
      <w:r w:rsidR="00B126A1">
        <w:t>odmiotu udostępniającego zasoby,</w:t>
      </w:r>
      <w:r>
        <w:t xml:space="preserve"> </w:t>
      </w:r>
      <w:r w:rsidRPr="007F1989">
        <w:t>tj. …………………………….</w:t>
      </w:r>
      <w:r>
        <w:t xml:space="preserve">  </w:t>
      </w:r>
    </w:p>
    <w:p w14:paraId="42CA94B1" w14:textId="4589F7B5" w:rsidR="00063C0D" w:rsidRDefault="00DC2E4C" w:rsidP="001370C0">
      <w:pPr>
        <w:pStyle w:val="Styl1"/>
        <w:ind w:left="993"/>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70B734D9" w14:textId="644CBEDA" w:rsidR="00063C0D" w:rsidRDefault="00DC2E4C" w:rsidP="001370C0">
      <w:pPr>
        <w:pStyle w:val="Styl1"/>
        <w:ind w:left="993"/>
        <w:jc w:val="both"/>
      </w:pPr>
      <w:r>
        <w:t xml:space="preserve">Otrzymaliśmy konieczne informacje </w:t>
      </w:r>
      <w:r w:rsidR="001342C0">
        <w:t>do przygotowania Oferty</w:t>
      </w:r>
      <w:r>
        <w:t xml:space="preserve"> i wykonania Zamówienia.</w:t>
      </w:r>
    </w:p>
    <w:p w14:paraId="3F734DE9" w14:textId="73C47A8B" w:rsidR="00063C0D" w:rsidRDefault="007F1989" w:rsidP="001370C0">
      <w:pPr>
        <w:pStyle w:val="Styl1"/>
        <w:ind w:left="993"/>
        <w:jc w:val="both"/>
      </w:pPr>
      <w:r>
        <w:t>Z</w:t>
      </w:r>
      <w:r w:rsidR="00DC2E4C">
        <w:t>achowamy poufność danych uzyskanych w procesie toczącego się niniejszego Postępowania.</w:t>
      </w:r>
    </w:p>
    <w:p w14:paraId="4580BED5" w14:textId="4B7D7EF6" w:rsidR="00063C0D" w:rsidRDefault="001342C0" w:rsidP="001370C0">
      <w:pPr>
        <w:pStyle w:val="Styl1"/>
        <w:ind w:left="993"/>
        <w:jc w:val="both"/>
      </w:pPr>
      <w:r>
        <w:t>Podane w Ofercie</w:t>
      </w:r>
      <w:r w:rsidR="00DC2E4C">
        <w:t xml:space="preserve"> elementy ceny obejmują przedmiot i zakres Zamówienia zgodnie z</w:t>
      </w:r>
      <w:r w:rsidR="00E1037A">
        <w:t> </w:t>
      </w:r>
      <w:r w:rsidR="00DC2E4C">
        <w:t>zasadami i warunkami określonymi w SWZ</w:t>
      </w:r>
      <w:r w:rsidR="00B71AA7">
        <w:t>.</w:t>
      </w:r>
    </w:p>
    <w:p w14:paraId="7725CD63" w14:textId="77777777" w:rsidR="00DC2E4C" w:rsidRPr="007F1989" w:rsidRDefault="00B71AA7" w:rsidP="001370C0">
      <w:pPr>
        <w:pStyle w:val="Styl1"/>
        <w:ind w:left="993"/>
        <w:jc w:val="both"/>
      </w:pPr>
      <w:r w:rsidRPr="007F1989">
        <w:t>Wybór naszej Oferty</w:t>
      </w:r>
      <w:r w:rsidR="00DC2E4C" w:rsidRPr="007F1989">
        <w:t>:</w:t>
      </w:r>
    </w:p>
    <w:p w14:paraId="7131BC6B" w14:textId="3E711586" w:rsidR="00E1037A" w:rsidRDefault="00DC2E4C" w:rsidP="001370C0">
      <w:pPr>
        <w:spacing w:before="40" w:after="240"/>
        <w:ind w:left="993"/>
        <w:jc w:val="both"/>
        <w:outlineLvl w:val="1"/>
      </w:pPr>
      <w:proofErr w:type="gramStart"/>
      <w:r w:rsidRPr="007F1989">
        <w:rPr>
          <w:rFonts w:ascii="Segoe UI Symbol" w:hAnsi="Segoe UI Symbol" w:cs="Segoe UI Symbol"/>
        </w:rPr>
        <w:t>☐</w:t>
      </w:r>
      <w:r w:rsidRPr="007F1989">
        <w:t xml:space="preserve"> </w:t>
      </w:r>
      <w:r w:rsidR="00262645">
        <w:t xml:space="preserve"> </w:t>
      </w:r>
      <w:r w:rsidRPr="007F1989">
        <w:t>nie</w:t>
      </w:r>
      <w:proofErr w:type="gramEnd"/>
      <w:r w:rsidRPr="007F1989">
        <w:t xml:space="preserve"> będzie prowadzić do powstania u Zamawiającego obowiązku podatkowego.</w:t>
      </w:r>
    </w:p>
    <w:p w14:paraId="7E4B72BE" w14:textId="64A0978A" w:rsidR="00DC2E4C" w:rsidRDefault="00DC2E4C" w:rsidP="004763E4">
      <w:pPr>
        <w:spacing w:before="40" w:after="240"/>
        <w:ind w:left="1276" w:hanging="283"/>
        <w:jc w:val="both"/>
        <w:outlineLvl w:val="1"/>
      </w:pPr>
      <w:r w:rsidRPr="007F1989">
        <w:rPr>
          <w:rFonts w:ascii="Segoe UI Symbol" w:hAnsi="Segoe UI Symbol" w:cs="Segoe UI Symbol"/>
        </w:rPr>
        <w:t>☐</w:t>
      </w:r>
      <w:r w:rsidRPr="007F1989">
        <w:t xml:space="preserve"> będzie prowadzić do powstania u Zamawiającego obowiązku podatkowego. Wskazujemy</w:t>
      </w:r>
      <w:r w:rsidR="00E1037A">
        <w:t xml:space="preserve"> </w:t>
      </w:r>
      <w:r w:rsidRPr="007F1989">
        <w:t>nazwę (rodzaj) towaru lub usługi, których dostawa lub świadczenie będzie prowadzić do jego powstania, ich wartość bez kwoty podatku oraz stawkę podatku, która zgodnie z wiedzą Wykonawcy, będzie miała zastosowanie:</w:t>
      </w:r>
      <w:r w:rsidR="004E3CD8">
        <w:t xml:space="preserve"> </w:t>
      </w:r>
      <w:r w:rsidRPr="007F1989">
        <w:t>........................................................</w:t>
      </w:r>
    </w:p>
    <w:p w14:paraId="2F7DE973" w14:textId="63D091E3" w:rsidR="00063C0D" w:rsidRDefault="007F1989" w:rsidP="00BA0E5B">
      <w:pPr>
        <w:pStyle w:val="Styl1"/>
        <w:ind w:left="993"/>
        <w:jc w:val="both"/>
      </w:pPr>
      <w:r>
        <w:t>J</w:t>
      </w:r>
      <w:r w:rsidR="00DC2E4C">
        <w:t>esteśmy zdolni do wykonania przedmiotu Zamówienia zgodnie z wymaganiami podanymi w SWZ.</w:t>
      </w:r>
    </w:p>
    <w:p w14:paraId="49F07BAC" w14:textId="77777777" w:rsidR="000E6FB7" w:rsidRDefault="00B126A1" w:rsidP="0024354C">
      <w:pPr>
        <w:pStyle w:val="Styl1"/>
        <w:ind w:left="993"/>
      </w:pPr>
      <w:r>
        <w:t>Oświadczamy, że</w:t>
      </w:r>
      <w:r w:rsidR="00DC2E4C">
        <w:t>:</w:t>
      </w:r>
    </w:p>
    <w:p w14:paraId="3E085192" w14:textId="63219D0D" w:rsidR="000E6FB7" w:rsidRPr="006A37CC" w:rsidRDefault="000E6FB7" w:rsidP="007F55E1">
      <w:pPr>
        <w:pStyle w:val="Styl1"/>
        <w:numPr>
          <w:ilvl w:val="1"/>
          <w:numId w:val="15"/>
        </w:numPr>
        <w:ind w:left="993" w:firstLine="0"/>
        <w:rPr>
          <w:b/>
          <w:bCs/>
        </w:rPr>
      </w:pPr>
      <w:bookmarkStart w:id="14" w:name="_Hlk220408646"/>
      <w:r w:rsidRPr="006A37CC">
        <w:rPr>
          <w:b/>
          <w:bCs/>
        </w:rPr>
        <w:t>w Części 1 -</w:t>
      </w:r>
      <w:r w:rsidR="00812955">
        <w:rPr>
          <w:b/>
          <w:bCs/>
        </w:rPr>
        <w:t xml:space="preserve"> </w:t>
      </w:r>
      <w:r w:rsidR="00812955" w:rsidRPr="00812955">
        <w:rPr>
          <w:b/>
          <w:bCs/>
        </w:rPr>
        <w:t>Analizatory wody firmy SWAN oraz VEOLIA</w:t>
      </w:r>
      <w:r w:rsidR="00812955" w:rsidRPr="00812955">
        <w:rPr>
          <w:rStyle w:val="Odwoanieprzypisudolnego"/>
          <w:rFonts w:cstheme="minorBidi"/>
          <w:b/>
          <w:bCs/>
          <w:vertAlign w:val="baseline"/>
        </w:rPr>
        <w:t xml:space="preserve"> </w:t>
      </w:r>
      <w:r w:rsidR="00831979">
        <w:rPr>
          <w:rStyle w:val="Odwoanieprzypisudolnego"/>
          <w:b/>
          <w:bCs/>
        </w:rPr>
        <w:footnoteReference w:id="6"/>
      </w:r>
      <w:r w:rsidR="003A5E7C">
        <w:rPr>
          <w:b/>
          <w:bCs/>
        </w:rPr>
        <w:t>:</w:t>
      </w:r>
    </w:p>
    <w:bookmarkEnd w:id="14"/>
    <w:p w14:paraId="7DB00381" w14:textId="020C5B83" w:rsidR="00DC2E4C" w:rsidRDefault="00DC2E4C" w:rsidP="007F55E1">
      <w:pPr>
        <w:spacing w:before="120" w:after="120"/>
        <w:ind w:left="1418"/>
        <w:jc w:val="both"/>
        <w:outlineLvl w:val="1"/>
      </w:pPr>
      <w:r>
        <w:rPr>
          <w:rFonts w:ascii="Segoe UI Symbol" w:hAnsi="Segoe UI Symbol" w:cs="Segoe UI Symbol"/>
        </w:rPr>
        <w:t>☐</w:t>
      </w:r>
      <w:r>
        <w:t xml:space="preserve">   </w:t>
      </w:r>
      <w:r w:rsidR="009C7CD3">
        <w:t>p</w:t>
      </w:r>
      <w:r>
        <w:t>rzedmiot</w:t>
      </w:r>
      <w:r w:rsidR="004F142E">
        <w:t xml:space="preserve"> </w:t>
      </w:r>
      <w:r>
        <w:t>Zamó</w:t>
      </w:r>
      <w:r w:rsidR="00B126A1">
        <w:t>wienia</w:t>
      </w:r>
      <w:r w:rsidR="009E6182">
        <w:t xml:space="preserve"> </w:t>
      </w:r>
      <w:r w:rsidR="00B126A1">
        <w:t>wykonamy siłami własnymi,</w:t>
      </w:r>
    </w:p>
    <w:p w14:paraId="06940010" w14:textId="29F8EB4A" w:rsidR="00F21D0D" w:rsidRDefault="00DC2E4C" w:rsidP="007F55E1">
      <w:pPr>
        <w:spacing w:before="120" w:after="120"/>
        <w:ind w:left="1418"/>
        <w:jc w:val="both"/>
        <w:outlineLvl w:val="1"/>
      </w:pPr>
      <w:r>
        <w:rPr>
          <w:rFonts w:ascii="Segoe UI Symbol" w:hAnsi="Segoe UI Symbol" w:cs="Segoe UI Symbol"/>
        </w:rPr>
        <w:t>☐</w:t>
      </w:r>
      <w:r>
        <w:t xml:space="preserve">   </w:t>
      </w:r>
      <w:r w:rsidR="009C7CD3">
        <w:t>p</w:t>
      </w:r>
      <w:r>
        <w:t>owierzymy realizację następując</w:t>
      </w:r>
      <w:r w:rsidR="00FA5FFB">
        <w:t xml:space="preserve">ego </w:t>
      </w:r>
      <w:r>
        <w:t>zakresu podwykonawcom</w:t>
      </w:r>
      <w:r w:rsidR="00B126A1">
        <w:t>.</w:t>
      </w:r>
    </w:p>
    <w:tbl>
      <w:tblPr>
        <w:tblStyle w:val="Tabela-Siatka1"/>
        <w:tblpPr w:leftFromText="141" w:rightFromText="141" w:vertAnchor="text" w:horzAnchor="margin" w:tblpX="415" w:tblpY="24"/>
        <w:tblW w:w="9493" w:type="dxa"/>
        <w:tblLook w:val="04A0" w:firstRow="1" w:lastRow="0" w:firstColumn="1" w:lastColumn="0" w:noHBand="0" w:noVBand="1"/>
      </w:tblPr>
      <w:tblGrid>
        <w:gridCol w:w="547"/>
        <w:gridCol w:w="2492"/>
        <w:gridCol w:w="3477"/>
        <w:gridCol w:w="2977"/>
      </w:tblGrid>
      <w:tr w:rsidR="00F21D0D" w:rsidRPr="006454D6" w14:paraId="64B44051" w14:textId="21E28E4C" w:rsidTr="000D6453">
        <w:tc>
          <w:tcPr>
            <w:tcW w:w="547" w:type="dxa"/>
            <w:shd w:val="clear" w:color="auto" w:fill="1A7466" w:themeFill="text2"/>
          </w:tcPr>
          <w:p w14:paraId="5A006166" w14:textId="77777777" w:rsidR="00F21D0D" w:rsidRPr="00160C19" w:rsidRDefault="00F21D0D" w:rsidP="00CF095F">
            <w:pPr>
              <w:spacing w:before="120" w:after="120" w:line="276" w:lineRule="auto"/>
              <w:ind w:right="-284"/>
              <w:jc w:val="both"/>
              <w:rPr>
                <w:rFonts w:asciiTheme="minorHAnsi" w:eastAsia="Times New Roman" w:hAnsiTheme="minorHAnsi" w:cs="Calibri"/>
                <w:b/>
                <w:sz w:val="14"/>
                <w:szCs w:val="14"/>
                <w:lang w:eastAsia="pl-PL"/>
              </w:rPr>
            </w:pPr>
            <w:r w:rsidRPr="00160C19">
              <w:rPr>
                <w:rFonts w:eastAsia="Times New Roman" w:cs="Calibri"/>
                <w:b/>
                <w:sz w:val="14"/>
                <w:szCs w:val="14"/>
                <w:lang w:eastAsia="pl-PL"/>
              </w:rPr>
              <w:lastRenderedPageBreak/>
              <w:t>Lp.</w:t>
            </w:r>
          </w:p>
        </w:tc>
        <w:tc>
          <w:tcPr>
            <w:tcW w:w="2492" w:type="dxa"/>
            <w:shd w:val="clear" w:color="auto" w:fill="1A7466" w:themeFill="text2"/>
          </w:tcPr>
          <w:p w14:paraId="5BA56032" w14:textId="77777777" w:rsidR="00F21D0D" w:rsidRPr="00160C19" w:rsidRDefault="00F21D0D" w:rsidP="00CF095F">
            <w:pPr>
              <w:spacing w:before="120" w:after="120" w:line="276" w:lineRule="auto"/>
              <w:jc w:val="center"/>
              <w:rPr>
                <w:rFonts w:asciiTheme="minorHAnsi" w:eastAsia="Times New Roman" w:hAnsiTheme="minorHAnsi" w:cs="Calibri"/>
                <w:b/>
                <w:sz w:val="14"/>
                <w:szCs w:val="14"/>
                <w:lang w:eastAsia="pl-PL"/>
              </w:rPr>
            </w:pPr>
            <w:r w:rsidRPr="00160C19">
              <w:rPr>
                <w:rFonts w:eastAsia="Times New Roman" w:cs="Calibri"/>
                <w:b/>
                <w:sz w:val="14"/>
                <w:szCs w:val="14"/>
                <w:lang w:eastAsia="pl-PL"/>
              </w:rPr>
              <w:t>Nazwa i adres podwykonawcy (jeżeli są znani)</w:t>
            </w:r>
          </w:p>
        </w:tc>
        <w:tc>
          <w:tcPr>
            <w:tcW w:w="3477" w:type="dxa"/>
            <w:shd w:val="clear" w:color="auto" w:fill="1A7466" w:themeFill="text2"/>
          </w:tcPr>
          <w:p w14:paraId="23E00889" w14:textId="6FA97C49" w:rsidR="00F21D0D" w:rsidRPr="00160C19" w:rsidRDefault="005542CA" w:rsidP="000D6453">
            <w:pPr>
              <w:spacing w:before="120" w:after="120" w:line="276" w:lineRule="auto"/>
              <w:ind w:right="-110"/>
              <w:jc w:val="center"/>
              <w:rPr>
                <w:rFonts w:asciiTheme="minorHAnsi" w:eastAsia="Times New Roman" w:hAnsiTheme="minorHAnsi" w:cs="Calibri"/>
                <w:b/>
                <w:sz w:val="14"/>
                <w:szCs w:val="14"/>
                <w:lang w:eastAsia="pl-PL"/>
              </w:rPr>
            </w:pPr>
            <w:r w:rsidRPr="00160C19">
              <w:rPr>
                <w:rFonts w:eastAsia="Times New Roman" w:cs="Calibri"/>
                <w:b/>
                <w:sz w:val="14"/>
                <w:szCs w:val="14"/>
                <w:lang w:eastAsia="pl-PL"/>
              </w:rPr>
              <w:t>Zakres Zamówienia</w:t>
            </w:r>
            <w:r w:rsidR="00F21D0D" w:rsidRPr="00160C19">
              <w:rPr>
                <w:rFonts w:eastAsia="Times New Roman" w:cs="Calibri"/>
                <w:b/>
                <w:sz w:val="14"/>
                <w:szCs w:val="14"/>
                <w:lang w:eastAsia="pl-PL"/>
              </w:rPr>
              <w:t>,</w:t>
            </w:r>
            <w:r w:rsidR="00CC5319" w:rsidRPr="00160C19">
              <w:rPr>
                <w:rFonts w:eastAsia="Times New Roman" w:cs="Calibri"/>
                <w:b/>
                <w:sz w:val="14"/>
                <w:szCs w:val="14"/>
                <w:lang w:eastAsia="pl-PL"/>
              </w:rPr>
              <w:t xml:space="preserve"> </w:t>
            </w:r>
            <w:r w:rsidR="00F21D0D" w:rsidRPr="00160C19">
              <w:rPr>
                <w:rFonts w:eastAsia="Times New Roman" w:cs="Calibri"/>
                <w:b/>
                <w:sz w:val="14"/>
                <w:szCs w:val="14"/>
                <w:lang w:eastAsia="pl-PL"/>
              </w:rPr>
              <w:t>który zostanie powierzony podwykonawcy</w:t>
            </w:r>
            <w:r w:rsidR="006B73B5" w:rsidRPr="00160C19">
              <w:rPr>
                <w:rFonts w:eastAsia="Times New Roman" w:cs="Calibri"/>
                <w:b/>
                <w:sz w:val="14"/>
                <w:szCs w:val="14"/>
                <w:lang w:eastAsia="pl-PL"/>
              </w:rPr>
              <w:t xml:space="preserve"> wraz z informacją nt. posiadanej autoryzacji (jeżeli do zakresu prac jest wymagana)</w:t>
            </w:r>
          </w:p>
        </w:tc>
        <w:tc>
          <w:tcPr>
            <w:tcW w:w="2977" w:type="dxa"/>
            <w:shd w:val="clear" w:color="auto" w:fill="1A7466" w:themeFill="text2"/>
          </w:tcPr>
          <w:p w14:paraId="0B79BD33" w14:textId="283A7A7C" w:rsidR="00F21D0D" w:rsidRPr="00160C19" w:rsidRDefault="00F21D0D" w:rsidP="00CF095F">
            <w:pPr>
              <w:spacing w:before="120" w:after="120" w:line="276" w:lineRule="auto"/>
              <w:ind w:right="-100"/>
              <w:jc w:val="center"/>
              <w:rPr>
                <w:rFonts w:asciiTheme="minorHAnsi" w:eastAsia="Times New Roman" w:hAnsiTheme="minorHAnsi" w:cs="Calibri"/>
                <w:b/>
                <w:sz w:val="14"/>
                <w:szCs w:val="14"/>
                <w:lang w:eastAsia="pl-PL"/>
              </w:rPr>
            </w:pPr>
            <w:r w:rsidRPr="00160C19">
              <w:rPr>
                <w:rFonts w:eastAsia="Times New Roman" w:cs="Calibri"/>
                <w:b/>
                <w:sz w:val="14"/>
                <w:szCs w:val="14"/>
                <w:lang w:eastAsia="pl-PL"/>
              </w:rPr>
              <w:t xml:space="preserve">Procentowy udział podwykonawcy </w:t>
            </w:r>
            <w:r w:rsidR="00A23290" w:rsidRPr="00160C19">
              <w:rPr>
                <w:rFonts w:eastAsia="Times New Roman" w:cs="Calibri"/>
                <w:b/>
                <w:sz w:val="14"/>
                <w:szCs w:val="14"/>
                <w:lang w:eastAsia="pl-PL"/>
              </w:rPr>
              <w:t>w</w:t>
            </w:r>
            <w:r w:rsidR="00824AAC" w:rsidRPr="00160C19">
              <w:rPr>
                <w:rFonts w:eastAsia="Times New Roman" w:cs="Calibri"/>
                <w:b/>
                <w:sz w:val="14"/>
                <w:szCs w:val="14"/>
                <w:lang w:eastAsia="pl-PL"/>
              </w:rPr>
              <w:t> </w:t>
            </w:r>
            <w:r w:rsidR="00A23290" w:rsidRPr="00160C19">
              <w:rPr>
                <w:rFonts w:eastAsia="Times New Roman" w:cs="Calibri"/>
                <w:b/>
                <w:sz w:val="14"/>
                <w:szCs w:val="14"/>
                <w:lang w:eastAsia="pl-PL"/>
              </w:rPr>
              <w:t xml:space="preserve">realizacji usługi w odniesieniu do </w:t>
            </w:r>
            <w:r w:rsidRPr="00160C19">
              <w:rPr>
                <w:rFonts w:eastAsia="Times New Roman" w:cs="Calibri"/>
                <w:b/>
                <w:sz w:val="14"/>
                <w:szCs w:val="14"/>
                <w:lang w:eastAsia="pl-PL"/>
              </w:rPr>
              <w:t xml:space="preserve">wartości </w:t>
            </w:r>
            <w:r w:rsidR="00D860A3" w:rsidRPr="00160C19">
              <w:rPr>
                <w:rFonts w:eastAsia="Times New Roman" w:cs="Calibri"/>
                <w:b/>
                <w:sz w:val="14"/>
                <w:szCs w:val="14"/>
                <w:lang w:eastAsia="pl-PL"/>
              </w:rPr>
              <w:t xml:space="preserve">oferty w Części 1 </w:t>
            </w:r>
          </w:p>
        </w:tc>
      </w:tr>
      <w:tr w:rsidR="00F21D0D" w:rsidRPr="006454D6" w14:paraId="4CBCB92C" w14:textId="585BFADC" w:rsidTr="000D6453">
        <w:tc>
          <w:tcPr>
            <w:tcW w:w="547" w:type="dxa"/>
          </w:tcPr>
          <w:p w14:paraId="72144761" w14:textId="77777777" w:rsidR="00F21D0D" w:rsidRPr="006454D6" w:rsidRDefault="00F21D0D" w:rsidP="00CF095F">
            <w:pPr>
              <w:spacing w:before="120" w:after="120" w:line="276" w:lineRule="auto"/>
              <w:ind w:left="1571" w:right="-284"/>
              <w:jc w:val="both"/>
              <w:rPr>
                <w:rFonts w:eastAsia="Times New Roman" w:cs="Calibri"/>
                <w:szCs w:val="18"/>
                <w:lang w:eastAsia="pl-PL"/>
              </w:rPr>
            </w:pPr>
          </w:p>
        </w:tc>
        <w:tc>
          <w:tcPr>
            <w:tcW w:w="2492" w:type="dxa"/>
          </w:tcPr>
          <w:p w14:paraId="0F0339EB" w14:textId="77777777" w:rsidR="00F21D0D" w:rsidRPr="006454D6" w:rsidRDefault="00F21D0D" w:rsidP="00CF095F">
            <w:pPr>
              <w:spacing w:before="120" w:after="120" w:line="276" w:lineRule="auto"/>
              <w:ind w:left="1571" w:right="-284"/>
              <w:jc w:val="both"/>
              <w:rPr>
                <w:rFonts w:eastAsia="Times New Roman" w:cs="Calibri"/>
                <w:szCs w:val="18"/>
                <w:lang w:eastAsia="pl-PL"/>
              </w:rPr>
            </w:pPr>
          </w:p>
        </w:tc>
        <w:tc>
          <w:tcPr>
            <w:tcW w:w="3477" w:type="dxa"/>
          </w:tcPr>
          <w:p w14:paraId="09D1B295" w14:textId="77777777" w:rsidR="00F21D0D" w:rsidRPr="006454D6" w:rsidRDefault="00F21D0D" w:rsidP="00CF095F">
            <w:pPr>
              <w:spacing w:before="120" w:after="120" w:line="276" w:lineRule="auto"/>
              <w:ind w:left="1571" w:right="-284"/>
              <w:jc w:val="both"/>
              <w:rPr>
                <w:rFonts w:eastAsia="Times New Roman" w:cs="Calibri"/>
                <w:szCs w:val="18"/>
                <w:lang w:eastAsia="pl-PL"/>
              </w:rPr>
            </w:pPr>
          </w:p>
        </w:tc>
        <w:tc>
          <w:tcPr>
            <w:tcW w:w="2977" w:type="dxa"/>
          </w:tcPr>
          <w:p w14:paraId="5BB39FA3" w14:textId="77777777" w:rsidR="00F21D0D" w:rsidRPr="006454D6" w:rsidRDefault="00F21D0D" w:rsidP="00CF095F">
            <w:pPr>
              <w:spacing w:before="120" w:after="120" w:line="276" w:lineRule="auto"/>
              <w:ind w:left="1571" w:right="-284"/>
              <w:jc w:val="both"/>
              <w:rPr>
                <w:rFonts w:eastAsia="Times New Roman" w:cs="Calibri"/>
                <w:szCs w:val="18"/>
                <w:lang w:eastAsia="pl-PL"/>
              </w:rPr>
            </w:pPr>
          </w:p>
        </w:tc>
      </w:tr>
    </w:tbl>
    <w:p w14:paraId="256EFEF0" w14:textId="07CDFB93" w:rsidR="004C4829" w:rsidRPr="006A37CC" w:rsidRDefault="004C4829" w:rsidP="007F55E1">
      <w:pPr>
        <w:pStyle w:val="Akapitzlist"/>
        <w:numPr>
          <w:ilvl w:val="1"/>
          <w:numId w:val="15"/>
        </w:numPr>
        <w:spacing w:before="120"/>
        <w:ind w:left="992" w:firstLine="0"/>
        <w:rPr>
          <w:b/>
          <w:bCs/>
        </w:rPr>
      </w:pPr>
      <w:r w:rsidRPr="006A37CC">
        <w:rPr>
          <w:b/>
          <w:bCs/>
        </w:rPr>
        <w:t xml:space="preserve">w Części 2 - </w:t>
      </w:r>
      <w:r w:rsidR="00812955" w:rsidRPr="00812955">
        <w:rPr>
          <w:b/>
          <w:bCs/>
        </w:rPr>
        <w:t xml:space="preserve">Analizatory wody firmy </w:t>
      </w:r>
      <w:proofErr w:type="spellStart"/>
      <w:proofErr w:type="gramStart"/>
      <w:r w:rsidR="00812955" w:rsidRPr="00812955">
        <w:rPr>
          <w:b/>
          <w:bCs/>
        </w:rPr>
        <w:t>Dr.Thiedig</w:t>
      </w:r>
      <w:proofErr w:type="spellEnd"/>
      <w:proofErr w:type="gramEnd"/>
      <w:r w:rsidR="00812955">
        <w:rPr>
          <w:b/>
          <w:bCs/>
        </w:rPr>
        <w:t xml:space="preserve"> </w:t>
      </w:r>
      <w:r w:rsidR="00B12855">
        <w:rPr>
          <w:rStyle w:val="Odwoanieprzypisudolnego"/>
          <w:b/>
          <w:bCs/>
        </w:rPr>
        <w:footnoteReference w:id="7"/>
      </w:r>
      <w:r w:rsidR="003A5E7C">
        <w:rPr>
          <w:b/>
          <w:bCs/>
        </w:rPr>
        <w:t>:</w:t>
      </w:r>
    </w:p>
    <w:p w14:paraId="147F945B" w14:textId="521CEC59" w:rsidR="009E6182" w:rsidRDefault="009E6182" w:rsidP="007F55E1">
      <w:pPr>
        <w:spacing w:before="120" w:after="120"/>
        <w:ind w:left="1418"/>
        <w:jc w:val="both"/>
        <w:outlineLvl w:val="1"/>
      </w:pPr>
      <w:r>
        <w:rPr>
          <w:rFonts w:ascii="Segoe UI Symbol" w:hAnsi="Segoe UI Symbol" w:cs="Segoe UI Symbol"/>
        </w:rPr>
        <w:t>☐</w:t>
      </w:r>
      <w:r>
        <w:t xml:space="preserve">   </w:t>
      </w:r>
      <w:r w:rsidR="009C7CD3">
        <w:t>p</w:t>
      </w:r>
      <w:r>
        <w:t>rzedmiot Zamówienia wykonamy siłami własnymi,</w:t>
      </w:r>
    </w:p>
    <w:p w14:paraId="54FFA454" w14:textId="4560B847" w:rsidR="009E6182" w:rsidRDefault="009E6182" w:rsidP="007F55E1">
      <w:pPr>
        <w:spacing w:before="120" w:after="120"/>
        <w:ind w:left="1418"/>
        <w:jc w:val="both"/>
        <w:outlineLvl w:val="1"/>
      </w:pPr>
      <w:r>
        <w:rPr>
          <w:rFonts w:ascii="Segoe UI Symbol" w:hAnsi="Segoe UI Symbol" w:cs="Segoe UI Symbol"/>
        </w:rPr>
        <w:t>☐</w:t>
      </w:r>
      <w:r>
        <w:t xml:space="preserve"> </w:t>
      </w:r>
      <w:r w:rsidR="004C4829">
        <w:t xml:space="preserve">  </w:t>
      </w:r>
      <w:r w:rsidR="009C7CD3">
        <w:t>p</w:t>
      </w:r>
      <w:r>
        <w:t xml:space="preserve">owierzymy realizację następującego zakresu podwykonawcom. </w:t>
      </w:r>
    </w:p>
    <w:tbl>
      <w:tblPr>
        <w:tblStyle w:val="Tabela-Siatka1"/>
        <w:tblpPr w:leftFromText="141" w:rightFromText="141" w:vertAnchor="text" w:horzAnchor="margin" w:tblpX="415" w:tblpY="24"/>
        <w:tblW w:w="9351" w:type="dxa"/>
        <w:tblLook w:val="04A0" w:firstRow="1" w:lastRow="0" w:firstColumn="1" w:lastColumn="0" w:noHBand="0" w:noVBand="1"/>
      </w:tblPr>
      <w:tblGrid>
        <w:gridCol w:w="547"/>
        <w:gridCol w:w="2492"/>
        <w:gridCol w:w="3335"/>
        <w:gridCol w:w="2977"/>
      </w:tblGrid>
      <w:tr w:rsidR="00CC5319" w:rsidRPr="006454D6" w14:paraId="2E7F8067" w14:textId="77777777" w:rsidTr="00CF095F">
        <w:tc>
          <w:tcPr>
            <w:tcW w:w="547" w:type="dxa"/>
            <w:shd w:val="clear" w:color="auto" w:fill="1A7466" w:themeFill="text2"/>
          </w:tcPr>
          <w:p w14:paraId="39F726F9" w14:textId="77777777" w:rsidR="00CC5319" w:rsidRPr="00160C19" w:rsidRDefault="00CC5319" w:rsidP="00CF095F">
            <w:pPr>
              <w:spacing w:before="120" w:after="120" w:line="276" w:lineRule="auto"/>
              <w:ind w:right="-284"/>
              <w:jc w:val="both"/>
              <w:rPr>
                <w:rFonts w:ascii="Verdana" w:eastAsia="Times New Roman" w:hAnsi="Verdana" w:cs="Calibri"/>
                <w:b/>
                <w:sz w:val="14"/>
                <w:szCs w:val="14"/>
                <w:lang w:eastAsia="pl-PL"/>
              </w:rPr>
            </w:pPr>
            <w:r w:rsidRPr="00160C19">
              <w:rPr>
                <w:rFonts w:ascii="Verdana" w:eastAsia="Times New Roman" w:hAnsi="Verdana" w:cs="Calibri"/>
                <w:b/>
                <w:sz w:val="14"/>
                <w:szCs w:val="14"/>
                <w:lang w:eastAsia="pl-PL"/>
              </w:rPr>
              <w:t>Lp.</w:t>
            </w:r>
          </w:p>
        </w:tc>
        <w:tc>
          <w:tcPr>
            <w:tcW w:w="2492" w:type="dxa"/>
            <w:shd w:val="clear" w:color="auto" w:fill="1A7466" w:themeFill="text2"/>
          </w:tcPr>
          <w:p w14:paraId="599EF0A7" w14:textId="77777777" w:rsidR="00CC5319" w:rsidRPr="00160C19" w:rsidRDefault="00CC5319" w:rsidP="00CF095F">
            <w:pPr>
              <w:spacing w:before="120" w:after="120" w:line="276" w:lineRule="auto"/>
              <w:jc w:val="center"/>
              <w:rPr>
                <w:rFonts w:ascii="Verdana" w:eastAsia="Times New Roman" w:hAnsi="Verdana" w:cs="Calibri"/>
                <w:b/>
                <w:sz w:val="14"/>
                <w:szCs w:val="14"/>
                <w:lang w:eastAsia="pl-PL"/>
              </w:rPr>
            </w:pPr>
            <w:r w:rsidRPr="00160C19">
              <w:rPr>
                <w:rFonts w:ascii="Verdana" w:eastAsia="Times New Roman" w:hAnsi="Verdana" w:cs="Calibri"/>
                <w:b/>
                <w:sz w:val="14"/>
                <w:szCs w:val="14"/>
                <w:lang w:eastAsia="pl-PL"/>
              </w:rPr>
              <w:t>Nazwa i adres podwykonawcy (jeżeli są znani)</w:t>
            </w:r>
          </w:p>
        </w:tc>
        <w:tc>
          <w:tcPr>
            <w:tcW w:w="3335" w:type="dxa"/>
            <w:shd w:val="clear" w:color="auto" w:fill="1A7466" w:themeFill="text2"/>
          </w:tcPr>
          <w:p w14:paraId="41831A79" w14:textId="51C9CA63" w:rsidR="00CC5319" w:rsidRPr="00160C19" w:rsidRDefault="005542CA" w:rsidP="000D6453">
            <w:pPr>
              <w:spacing w:before="120" w:after="120" w:line="276" w:lineRule="auto"/>
              <w:ind w:right="-106"/>
              <w:jc w:val="center"/>
              <w:rPr>
                <w:rFonts w:ascii="Verdana" w:eastAsia="Times New Roman" w:hAnsi="Verdana" w:cs="Calibri"/>
                <w:b/>
                <w:sz w:val="14"/>
                <w:szCs w:val="14"/>
                <w:lang w:eastAsia="pl-PL"/>
              </w:rPr>
            </w:pPr>
            <w:r w:rsidRPr="00160C19">
              <w:rPr>
                <w:rFonts w:ascii="Verdana" w:eastAsia="Times New Roman" w:hAnsi="Verdana" w:cs="Calibri"/>
                <w:b/>
                <w:sz w:val="14"/>
                <w:szCs w:val="14"/>
                <w:lang w:eastAsia="pl-PL"/>
              </w:rPr>
              <w:t>Zakres Zamówienia</w:t>
            </w:r>
            <w:r w:rsidR="00CC5319" w:rsidRPr="00160C19">
              <w:rPr>
                <w:rFonts w:ascii="Verdana" w:eastAsia="Times New Roman" w:hAnsi="Verdana" w:cs="Calibri"/>
                <w:b/>
                <w:sz w:val="14"/>
                <w:szCs w:val="14"/>
                <w:lang w:eastAsia="pl-PL"/>
              </w:rPr>
              <w:t>, który zostanie powierzony podwykonawcy</w:t>
            </w:r>
            <w:r w:rsidR="006B73B5" w:rsidRPr="00160C19">
              <w:rPr>
                <w:rFonts w:ascii="Verdana" w:eastAsia="Times New Roman" w:hAnsi="Verdana" w:cs="Calibri"/>
                <w:b/>
                <w:sz w:val="14"/>
                <w:szCs w:val="14"/>
                <w:lang w:eastAsia="pl-PL"/>
              </w:rPr>
              <w:t xml:space="preserve"> wraz z informacją nt. posiadanej autoryzacji (jeżeli do zakresu prac jest wymagana)</w:t>
            </w:r>
          </w:p>
        </w:tc>
        <w:tc>
          <w:tcPr>
            <w:tcW w:w="2977" w:type="dxa"/>
            <w:shd w:val="clear" w:color="auto" w:fill="1A7466" w:themeFill="text2"/>
          </w:tcPr>
          <w:p w14:paraId="5D9B6BB2" w14:textId="732084FE" w:rsidR="00CC5319" w:rsidRPr="00160C19" w:rsidRDefault="00CC5319" w:rsidP="00CF095F">
            <w:pPr>
              <w:spacing w:before="120" w:after="120" w:line="276" w:lineRule="auto"/>
              <w:ind w:right="-100"/>
              <w:jc w:val="center"/>
              <w:rPr>
                <w:rFonts w:ascii="Verdana" w:eastAsia="Times New Roman" w:hAnsi="Verdana" w:cs="Calibri"/>
                <w:b/>
                <w:sz w:val="14"/>
                <w:szCs w:val="14"/>
                <w:lang w:eastAsia="pl-PL"/>
              </w:rPr>
            </w:pPr>
            <w:r w:rsidRPr="00160C19">
              <w:rPr>
                <w:rFonts w:ascii="Verdana" w:eastAsia="Times New Roman" w:hAnsi="Verdana" w:cs="Calibri"/>
                <w:b/>
                <w:sz w:val="14"/>
                <w:szCs w:val="14"/>
                <w:lang w:eastAsia="pl-PL"/>
              </w:rPr>
              <w:t xml:space="preserve">Procentowy udział podwykonawcy </w:t>
            </w:r>
            <w:r w:rsidR="00A23290" w:rsidRPr="00160C19">
              <w:rPr>
                <w:rFonts w:ascii="Verdana" w:eastAsia="Times New Roman" w:hAnsi="Verdana" w:cs="Calibri"/>
                <w:b/>
                <w:sz w:val="14"/>
                <w:szCs w:val="14"/>
                <w:lang w:eastAsia="pl-PL"/>
              </w:rPr>
              <w:t>w</w:t>
            </w:r>
            <w:r w:rsidR="00824AAC" w:rsidRPr="00160C19">
              <w:rPr>
                <w:rFonts w:ascii="Verdana" w:eastAsia="Times New Roman" w:hAnsi="Verdana" w:cs="Calibri"/>
                <w:b/>
                <w:sz w:val="14"/>
                <w:szCs w:val="14"/>
                <w:lang w:eastAsia="pl-PL"/>
              </w:rPr>
              <w:t> </w:t>
            </w:r>
            <w:r w:rsidR="00A23290" w:rsidRPr="00160C19">
              <w:rPr>
                <w:rFonts w:ascii="Verdana" w:eastAsia="Times New Roman" w:hAnsi="Verdana" w:cs="Calibri"/>
                <w:b/>
                <w:sz w:val="14"/>
                <w:szCs w:val="14"/>
                <w:lang w:eastAsia="pl-PL"/>
              </w:rPr>
              <w:t xml:space="preserve">realizacji usługi w odniesieniu do </w:t>
            </w:r>
            <w:r w:rsidRPr="00160C19">
              <w:rPr>
                <w:rFonts w:ascii="Verdana" w:eastAsia="Times New Roman" w:hAnsi="Verdana" w:cs="Calibri"/>
                <w:b/>
                <w:sz w:val="14"/>
                <w:szCs w:val="14"/>
                <w:lang w:eastAsia="pl-PL"/>
              </w:rPr>
              <w:t xml:space="preserve">wartości </w:t>
            </w:r>
            <w:r w:rsidR="00D860A3" w:rsidRPr="00160C19">
              <w:rPr>
                <w:rFonts w:ascii="Verdana" w:eastAsia="Times New Roman" w:hAnsi="Verdana" w:cs="Calibri"/>
                <w:b/>
                <w:sz w:val="14"/>
                <w:szCs w:val="14"/>
                <w:lang w:eastAsia="pl-PL"/>
              </w:rPr>
              <w:t>oferty w Części 2</w:t>
            </w:r>
          </w:p>
        </w:tc>
      </w:tr>
      <w:tr w:rsidR="00CC5319" w:rsidRPr="006454D6" w14:paraId="3DED7CD8" w14:textId="77777777" w:rsidTr="00CF095F">
        <w:tc>
          <w:tcPr>
            <w:tcW w:w="547" w:type="dxa"/>
          </w:tcPr>
          <w:p w14:paraId="6C6DC91B" w14:textId="77777777" w:rsidR="00CC5319" w:rsidRPr="006454D6" w:rsidRDefault="00CC5319" w:rsidP="00CF095F">
            <w:pPr>
              <w:spacing w:before="120" w:after="120" w:line="276" w:lineRule="auto"/>
              <w:ind w:left="1571" w:right="-284"/>
              <w:jc w:val="both"/>
              <w:rPr>
                <w:rFonts w:eastAsia="Times New Roman" w:cs="Calibri"/>
                <w:szCs w:val="18"/>
                <w:lang w:eastAsia="pl-PL"/>
              </w:rPr>
            </w:pPr>
          </w:p>
        </w:tc>
        <w:tc>
          <w:tcPr>
            <w:tcW w:w="2492" w:type="dxa"/>
          </w:tcPr>
          <w:p w14:paraId="4AC8FAE8" w14:textId="77777777" w:rsidR="00CC5319" w:rsidRPr="006454D6" w:rsidRDefault="00CC5319" w:rsidP="00CF095F">
            <w:pPr>
              <w:spacing w:before="120" w:after="120" w:line="276" w:lineRule="auto"/>
              <w:ind w:left="1571" w:right="-284"/>
              <w:jc w:val="both"/>
              <w:rPr>
                <w:rFonts w:eastAsia="Times New Roman" w:cs="Calibri"/>
                <w:szCs w:val="18"/>
                <w:lang w:eastAsia="pl-PL"/>
              </w:rPr>
            </w:pPr>
          </w:p>
        </w:tc>
        <w:tc>
          <w:tcPr>
            <w:tcW w:w="3335" w:type="dxa"/>
          </w:tcPr>
          <w:p w14:paraId="1B4E77EA" w14:textId="77777777" w:rsidR="00CC5319" w:rsidRPr="006454D6" w:rsidRDefault="00CC5319" w:rsidP="00CF095F">
            <w:pPr>
              <w:spacing w:before="120" w:after="120" w:line="276" w:lineRule="auto"/>
              <w:ind w:left="1571" w:right="-284"/>
              <w:jc w:val="both"/>
              <w:rPr>
                <w:rFonts w:eastAsia="Times New Roman" w:cs="Calibri"/>
                <w:szCs w:val="18"/>
                <w:lang w:eastAsia="pl-PL"/>
              </w:rPr>
            </w:pPr>
          </w:p>
        </w:tc>
        <w:tc>
          <w:tcPr>
            <w:tcW w:w="2977" w:type="dxa"/>
          </w:tcPr>
          <w:p w14:paraId="2C5B197C" w14:textId="77777777" w:rsidR="00CC5319" w:rsidRPr="006454D6" w:rsidRDefault="00CC5319" w:rsidP="00CF095F">
            <w:pPr>
              <w:spacing w:before="120" w:after="120" w:line="276" w:lineRule="auto"/>
              <w:ind w:left="1571" w:right="-284"/>
              <w:jc w:val="both"/>
              <w:rPr>
                <w:rFonts w:eastAsia="Times New Roman" w:cs="Calibri"/>
                <w:szCs w:val="18"/>
                <w:lang w:eastAsia="pl-PL"/>
              </w:rPr>
            </w:pPr>
          </w:p>
        </w:tc>
      </w:tr>
    </w:tbl>
    <w:p w14:paraId="2FADF6E7" w14:textId="6F13021F" w:rsidR="00063C0D" w:rsidRDefault="007F1989" w:rsidP="00D13D2C">
      <w:pPr>
        <w:pStyle w:val="Styl1"/>
        <w:spacing w:before="240"/>
        <w:ind w:left="992"/>
      </w:pPr>
      <w:r>
        <w:t>P</w:t>
      </w:r>
      <w:r w:rsidR="001342C0">
        <w:t>rzedmiot Oferty</w:t>
      </w:r>
      <w:r w:rsidR="00DC2E4C">
        <w:t xml:space="preserve"> jest zgodny z </w:t>
      </w:r>
      <w:r w:rsidR="007C4C7D">
        <w:t>O</w:t>
      </w:r>
      <w:r w:rsidR="00DC2E4C">
        <w:t>pisem Przedmiotu Zamówienia.</w:t>
      </w:r>
    </w:p>
    <w:p w14:paraId="3FE5C0C7" w14:textId="3B580CB9" w:rsidR="00063C0D" w:rsidRDefault="007F1989" w:rsidP="00D13D2C">
      <w:pPr>
        <w:pStyle w:val="Styl1"/>
        <w:ind w:left="993"/>
      </w:pPr>
      <w:r>
        <w:t>A</w:t>
      </w:r>
      <w:r w:rsidR="00DC2E4C">
        <w:t>kceptujemy termin realizacji Zamówienia wskazany przez Zamawiającego w SWZ, wraz z</w:t>
      </w:r>
      <w:r w:rsidR="004A34D9">
        <w:t> </w:t>
      </w:r>
      <w:r w:rsidR="00DC2E4C">
        <w:t>terminami cząstkowymi (pośrednimi).</w:t>
      </w:r>
    </w:p>
    <w:p w14:paraId="6C21695B" w14:textId="22BA6C1B" w:rsidR="00063C0D" w:rsidRDefault="00DC2E4C" w:rsidP="00D13D2C">
      <w:pPr>
        <w:pStyle w:val="Styl1"/>
        <w:ind w:left="993"/>
      </w:pPr>
      <w:r>
        <w:t>Uważamy się za związanych niniejszą Ofertą na czas wskazany w SWZ, tj. przez okres [60</w:t>
      </w:r>
      <w:r w:rsidR="007E4D8B">
        <w:t xml:space="preserve">] </w:t>
      </w:r>
      <w:r>
        <w:t>d</w:t>
      </w:r>
      <w:r w:rsidR="007E4D8B">
        <w:t xml:space="preserve">ni </w:t>
      </w:r>
      <w:r>
        <w:t>od upływu terminu składania Ofert.</w:t>
      </w:r>
    </w:p>
    <w:p w14:paraId="58D3CACF" w14:textId="77777777" w:rsidR="00DC2E4C" w:rsidRDefault="00B71AA7" w:rsidP="00D13D2C">
      <w:pPr>
        <w:pStyle w:val="Styl1"/>
        <w:ind w:left="993"/>
      </w:pPr>
      <w:r>
        <w:t>Informujemy, że</w:t>
      </w:r>
      <w:r w:rsidR="00DC2E4C">
        <w:t>:</w:t>
      </w:r>
    </w:p>
    <w:p w14:paraId="50183FB0" w14:textId="4F72AEEF" w:rsidR="00DC2E4C" w:rsidRDefault="00DC2E4C" w:rsidP="00CF095F">
      <w:pPr>
        <w:spacing w:before="40" w:after="240"/>
        <w:ind w:left="1416" w:hanging="423"/>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p>
    <w:p w14:paraId="4D5030A2" w14:textId="77777777" w:rsidR="00DC2E4C" w:rsidRDefault="00DC2E4C" w:rsidP="00CF095F">
      <w:pPr>
        <w:spacing w:before="40" w:after="240"/>
        <w:ind w:left="1416" w:hanging="423"/>
        <w:jc w:val="both"/>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55CBF591" w14:textId="77777777" w:rsidR="00875F48" w:rsidRDefault="00875F48" w:rsidP="00CF095F">
      <w:pPr>
        <w:pStyle w:val="Styl1"/>
        <w:ind w:left="993"/>
      </w:pPr>
      <w:r>
        <w:t>Wskazujemy numer rachunku bankowego do dokonywania płatności, który będzie wskazany na fakturze: ……………………………………………………………………………………………………………</w:t>
      </w:r>
    </w:p>
    <w:p w14:paraId="18668DB2" w14:textId="354F5F8B" w:rsidR="00DC2E4C" w:rsidRPr="00875F48" w:rsidRDefault="00875F48" w:rsidP="00CF095F">
      <w:pPr>
        <w:pStyle w:val="Styl1"/>
        <w:numPr>
          <w:ilvl w:val="0"/>
          <w:numId w:val="0"/>
        </w:numPr>
        <w:ind w:left="993"/>
        <w:rPr>
          <w:i/>
        </w:rPr>
      </w:pPr>
      <w:r w:rsidRPr="00875F48">
        <w:rPr>
          <w:i/>
        </w:rPr>
        <w:t>(Informacja o charakterze organizacyjnym, bez konsekwencji w przypadku braku jej podania)</w:t>
      </w:r>
    </w:p>
    <w:p w14:paraId="3156AD26" w14:textId="5306DE7F" w:rsidR="0035204E" w:rsidRDefault="0008511F" w:rsidP="00CF095F">
      <w:pPr>
        <w:pStyle w:val="Styl1"/>
        <w:ind w:left="993"/>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62BF8DBE" w:rsidR="0035204E" w:rsidRDefault="00DC2E4C" w:rsidP="00CF095F">
      <w:pPr>
        <w:pStyle w:val="Styl1"/>
        <w:ind w:left="993"/>
        <w:jc w:val="both"/>
      </w:pPr>
      <w:r>
        <w:t>Oświadczamy, że zapoznaliśmy się z zasadami określonymi w Kodeksie Postępowania dla Partnerów Biznesowych Spółek GK PGE oraz w Dobrych Praktykach Zakupowych. W</w:t>
      </w:r>
      <w:r w:rsidR="00517AB1">
        <w:t> </w:t>
      </w:r>
      <w:r>
        <w:t>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00A3224A" w:rsidP="00CF095F">
      <w:pPr>
        <w:pStyle w:val="Styl1"/>
        <w:ind w:left="993"/>
        <w:jc w:val="both"/>
      </w:pPr>
      <w:r w:rsidRPr="00613350">
        <w:t xml:space="preserve">W przypadku, gdy realizacja przez nas Zamówienia </w:t>
      </w:r>
      <w:r w:rsidR="003B6F88">
        <w:t xml:space="preserve">będzie wymagała </w:t>
      </w:r>
      <w:r w:rsidR="00DC2E4C" w:rsidRPr="007F1989">
        <w:t xml:space="preserve">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w:t>
      </w:r>
      <w:r w:rsidR="00DC2E4C" w:rsidRPr="007F1989">
        <w:lastRenderedPageBreak/>
        <w:t>osobowych oraz przepisów Rozporządzenia (ogólne rozporządzenie o ochronie danych) – dalej: „RODO”, mających zastosowanie i chroniło prawa osób, których dane dotyczą.</w:t>
      </w:r>
    </w:p>
    <w:p w14:paraId="4DC5FF71" w14:textId="77777777" w:rsidR="0035204E" w:rsidRPr="007F1989" w:rsidRDefault="00DC2E4C" w:rsidP="00CF095F">
      <w:pPr>
        <w:pStyle w:val="Styl1"/>
        <w:ind w:left="993"/>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CF095F">
      <w:pPr>
        <w:pStyle w:val="Styl1"/>
        <w:ind w:left="993"/>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4AE6D55C" w14:textId="029451B6" w:rsidR="00A34802" w:rsidRDefault="00DC2E4C" w:rsidP="00A34802">
      <w:pPr>
        <w:pStyle w:val="Styl1"/>
        <w:ind w:left="993"/>
        <w:jc w:val="both"/>
      </w:pPr>
      <w:r w:rsidRPr="007F1989">
        <w:t>Przekazywane przez nas dane osobowe mogą być wykorzystane wyłącznie w celach związanych z prowadzonym Postępowaniem niepublicznym</w:t>
      </w:r>
      <w:r w:rsidR="00517AB1">
        <w:t xml:space="preserve"> </w:t>
      </w:r>
      <w:r w:rsidRPr="007F1989">
        <w:t>nr</w:t>
      </w:r>
      <w:r w:rsidR="006E258E">
        <w:t> </w:t>
      </w:r>
      <w:r w:rsidR="00A34802">
        <w:t>POST/PGE/GRY/DZ/00060/2026.</w:t>
      </w:r>
    </w:p>
    <w:p w14:paraId="606BA438" w14:textId="1BBEEC05" w:rsidR="005F7AC3" w:rsidRPr="0006554C" w:rsidRDefault="005F7AC3" w:rsidP="00CF095F">
      <w:pPr>
        <w:pStyle w:val="Styl1"/>
        <w:ind w:left="993"/>
        <w:jc w:val="both"/>
      </w:pPr>
      <w:r>
        <w:t>Dołączamy o</w:t>
      </w:r>
      <w:r w:rsidRPr="0060444E">
        <w:t>dpis lub informację z Krajowego Rejestru Sądowego lub z Centralnej Ewidencji i Informacji o Działalności Gospodarczej</w:t>
      </w:r>
      <w:r>
        <w:t xml:space="preserve"> /</w:t>
      </w:r>
      <w:r w:rsidR="00112F1C">
        <w:t xml:space="preserve"> </w:t>
      </w:r>
      <w:r w:rsidR="00112F1C">
        <w:rPr>
          <w:rStyle w:val="Odwoanieprzypisudolnego"/>
        </w:rPr>
        <w:footnoteReference w:id="8"/>
      </w:r>
      <w:r>
        <w:t xml:space="preserve"> Informujemy, iż Zamawiający zgodnie z pkt 5.2.3. SWZ może uzyskać wyżej wymienione dokumenty za pomocą internetowych bezpłatnych i ogólnodostępnych baz danych, pod następującym adresem:</w:t>
      </w:r>
    </w:p>
    <w:p w14:paraId="1C87DFBF" w14:textId="77777777" w:rsidR="005F7AC3" w:rsidRDefault="005F7AC3" w:rsidP="001D3D99">
      <w:pPr>
        <w:pStyle w:val="Styl1"/>
        <w:numPr>
          <w:ilvl w:val="0"/>
          <w:numId w:val="0"/>
        </w:numPr>
        <w:spacing w:after="0"/>
        <w:ind w:left="993"/>
      </w:pPr>
      <w:r>
        <w:rPr>
          <w:rFonts w:ascii="Segoe UI Symbol" w:hAnsi="Segoe UI Symbol" w:cs="Segoe UI Symbol"/>
        </w:rPr>
        <w:t>☐</w:t>
      </w:r>
      <w:r>
        <w:t xml:space="preserve"> https://ekrs.ms.gov.pl/web/wyszukiwarka-krs/strona-glowna/index.html</w:t>
      </w:r>
    </w:p>
    <w:p w14:paraId="239F6F57" w14:textId="77777777" w:rsidR="005F7AC3" w:rsidRDefault="005F7AC3" w:rsidP="001D3D99">
      <w:pPr>
        <w:pStyle w:val="Styl1"/>
        <w:numPr>
          <w:ilvl w:val="0"/>
          <w:numId w:val="0"/>
        </w:numPr>
        <w:spacing w:after="0"/>
        <w:ind w:left="993"/>
      </w:pPr>
      <w:r>
        <w:rPr>
          <w:rFonts w:ascii="Segoe UI Symbol" w:hAnsi="Segoe UI Symbol" w:cs="Segoe UI Symbol"/>
        </w:rPr>
        <w:t>☐</w:t>
      </w:r>
      <w:r>
        <w:t xml:space="preserve"> https://prod.ceidg.gov.pl/CEIDG/CEIDG.Public.UI/Search.aspx</w:t>
      </w:r>
    </w:p>
    <w:p w14:paraId="3B34930C" w14:textId="3C8D1CC8" w:rsidR="005F7AC3" w:rsidRPr="005F7AC3" w:rsidRDefault="005F7AC3" w:rsidP="001D3D99">
      <w:pPr>
        <w:pStyle w:val="Styl1"/>
        <w:numPr>
          <w:ilvl w:val="0"/>
          <w:numId w:val="0"/>
        </w:numPr>
        <w:spacing w:after="0"/>
        <w:ind w:left="993"/>
      </w:pPr>
      <w:r>
        <w:rPr>
          <w:rFonts w:ascii="Segoe UI Symbol" w:hAnsi="Segoe UI Symbol" w:cs="Segoe UI Symbol"/>
        </w:rPr>
        <w:t>☐</w:t>
      </w:r>
      <w:r>
        <w:t xml:space="preserve"> inne………………………………………… (proszę wskazać)</w:t>
      </w:r>
    </w:p>
    <w:p w14:paraId="6596D2CF" w14:textId="6AA4B7B3" w:rsidR="005F7AC3" w:rsidRDefault="005F7AC3" w:rsidP="008206FE">
      <w:pPr>
        <w:pStyle w:val="Styl1"/>
        <w:spacing w:before="240"/>
        <w:ind w:left="993"/>
        <w:jc w:val="both"/>
      </w:pPr>
      <w:r>
        <w:t xml:space="preserve">Dołączamy </w:t>
      </w:r>
      <w:r w:rsidRPr="00F2464E">
        <w:t xml:space="preserve">Pełnomocnictwa osób do występowania w imieniu Wykonawcy oraz jego reprezentowania albo do występowania w imieniu Wykonawcy, jeżeli ich umocowanie nie wynika wprost z dokumentów rejestrowych o których mowa w punkcie </w:t>
      </w:r>
      <w:r>
        <w:t>21 powyżej.</w:t>
      </w:r>
      <w:r w:rsidRPr="00F2464E">
        <w:t xml:space="preserve"> </w:t>
      </w:r>
    </w:p>
    <w:p w14:paraId="662242A9" w14:textId="77777777" w:rsidR="005F7AC3" w:rsidRDefault="005F7AC3" w:rsidP="008206FE">
      <w:pPr>
        <w:pStyle w:val="Styl1"/>
        <w:numPr>
          <w:ilvl w:val="0"/>
          <w:numId w:val="0"/>
        </w:numPr>
        <w:spacing w:before="0" w:after="0"/>
        <w:ind w:left="1276" w:hanging="284"/>
      </w:pPr>
      <w:r w:rsidRPr="00A737F0">
        <w:rPr>
          <w:rFonts w:ascii="Segoe UI Symbol" w:hAnsi="Segoe UI Symbol" w:cs="Segoe UI Symbol"/>
        </w:rPr>
        <w:t>☐</w:t>
      </w:r>
      <w:r>
        <w:t xml:space="preserve"> TAK </w:t>
      </w:r>
      <w:hyperlink w:history="1"/>
    </w:p>
    <w:p w14:paraId="109F5E6A" w14:textId="67C316AA" w:rsidR="005F7AC3" w:rsidRDefault="005F7AC3" w:rsidP="008206FE">
      <w:pPr>
        <w:pStyle w:val="Styl1"/>
        <w:numPr>
          <w:ilvl w:val="0"/>
          <w:numId w:val="0"/>
        </w:numPr>
        <w:spacing w:before="0" w:after="0"/>
        <w:ind w:left="1276" w:hanging="284"/>
      </w:pPr>
      <w:r w:rsidRPr="00A737F0">
        <w:rPr>
          <w:rFonts w:ascii="Segoe UI Symbol" w:hAnsi="Segoe UI Symbol" w:cs="Segoe UI Symbol"/>
        </w:rPr>
        <w:t>☐</w:t>
      </w:r>
      <w:r>
        <w:t xml:space="preserve"> NIE DOTYCZY</w:t>
      </w:r>
    </w:p>
    <w:p w14:paraId="66540FE4" w14:textId="261BB945" w:rsidR="00DC2E4C" w:rsidRDefault="001342C0" w:rsidP="008206FE">
      <w:pPr>
        <w:pStyle w:val="Styl1"/>
        <w:tabs>
          <w:tab w:val="left" w:pos="993"/>
        </w:tabs>
        <w:spacing w:before="240"/>
        <w:ind w:hanging="141"/>
        <w:jc w:val="both"/>
      </w:pPr>
      <w:r>
        <w:t>Załącznikami do Oferty</w:t>
      </w:r>
      <w:r w:rsidR="00DC2E4C">
        <w:t xml:space="preserve"> są (prosimy wymienić wszystkie załączniki):</w:t>
      </w:r>
    </w:p>
    <w:p w14:paraId="0FBFF775" w14:textId="3FF945DF" w:rsidR="00DC2E4C" w:rsidRDefault="00B21D6D" w:rsidP="009F4E6C">
      <w:pPr>
        <w:pStyle w:val="Akapitzlist"/>
        <w:numPr>
          <w:ilvl w:val="0"/>
          <w:numId w:val="6"/>
        </w:numPr>
        <w:tabs>
          <w:tab w:val="left" w:pos="993"/>
        </w:tabs>
        <w:spacing w:before="40" w:after="0"/>
        <w:ind w:left="1134" w:hanging="141"/>
        <w:contextualSpacing w:val="0"/>
      </w:pPr>
      <w:r>
        <w:t>……………………………………………..</w:t>
      </w:r>
    </w:p>
    <w:p w14:paraId="0ADA9E03" w14:textId="756E3890" w:rsidR="001C6539" w:rsidRDefault="00B21D6D" w:rsidP="009F4E6C">
      <w:pPr>
        <w:pStyle w:val="Akapitzlist"/>
        <w:numPr>
          <w:ilvl w:val="0"/>
          <w:numId w:val="6"/>
        </w:numPr>
        <w:tabs>
          <w:tab w:val="left" w:pos="993"/>
        </w:tabs>
        <w:spacing w:before="40" w:after="0"/>
        <w:ind w:left="1134" w:hanging="141"/>
        <w:contextualSpacing w:val="0"/>
      </w:pPr>
      <w:r>
        <w:t>……………………………………………..</w:t>
      </w:r>
    </w:p>
    <w:p w14:paraId="52850118" w14:textId="515D4D51" w:rsidR="0035204E" w:rsidRDefault="00B21D6D" w:rsidP="009F4E6C">
      <w:pPr>
        <w:pStyle w:val="Akapitzlist"/>
        <w:numPr>
          <w:ilvl w:val="0"/>
          <w:numId w:val="6"/>
        </w:numPr>
        <w:tabs>
          <w:tab w:val="left" w:pos="993"/>
        </w:tabs>
        <w:spacing w:before="40" w:after="0"/>
        <w:ind w:left="1134" w:hanging="141"/>
        <w:contextualSpacing w:val="0"/>
      </w:pPr>
      <w:r>
        <w:t>……………………………………………..</w:t>
      </w:r>
    </w:p>
    <w:p w14:paraId="061BDD58" w14:textId="77777777" w:rsidR="008206FE" w:rsidRPr="004119DA" w:rsidRDefault="008206FE" w:rsidP="004119DA"/>
    <w:p w14:paraId="1DF89E31" w14:textId="77777777"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481A3757" w14:textId="77777777" w:rsidR="00CB1F06" w:rsidRDefault="00CB1F06" w:rsidP="00BB3226">
      <w:pPr>
        <w:tabs>
          <w:tab w:val="left" w:pos="851"/>
        </w:tabs>
        <w:suppressAutoHyphens/>
        <w:spacing w:after="0"/>
        <w:ind w:left="5529" w:right="68"/>
        <w:jc w:val="both"/>
        <w:rPr>
          <w:rFonts w:eastAsia="Times New Roman" w:cs="Calibri"/>
          <w:i/>
          <w:sz w:val="14"/>
          <w:szCs w:val="14"/>
        </w:rPr>
      </w:pPr>
    </w:p>
    <w:p w14:paraId="4DDD10C3" w14:textId="77777777" w:rsidR="00CB1F06" w:rsidRDefault="00CB1F06" w:rsidP="00BB3226">
      <w:pPr>
        <w:tabs>
          <w:tab w:val="left" w:pos="851"/>
        </w:tabs>
        <w:suppressAutoHyphens/>
        <w:spacing w:after="0"/>
        <w:ind w:left="5529" w:right="68"/>
        <w:jc w:val="both"/>
        <w:rPr>
          <w:rFonts w:eastAsia="Times New Roman" w:cs="Calibri"/>
          <w:i/>
          <w:sz w:val="14"/>
          <w:szCs w:val="14"/>
        </w:rPr>
      </w:pPr>
    </w:p>
    <w:p w14:paraId="0226403D" w14:textId="77777777" w:rsidR="00CB1F06" w:rsidRDefault="00CB1F06" w:rsidP="00BB3226">
      <w:pPr>
        <w:tabs>
          <w:tab w:val="left" w:pos="851"/>
        </w:tabs>
        <w:suppressAutoHyphens/>
        <w:spacing w:after="0"/>
        <w:ind w:left="5529" w:right="68"/>
        <w:jc w:val="both"/>
        <w:rPr>
          <w:rFonts w:eastAsia="Times New Roman" w:cs="Calibri"/>
          <w:i/>
          <w:sz w:val="14"/>
          <w:szCs w:val="14"/>
        </w:rPr>
      </w:pPr>
    </w:p>
    <w:p w14:paraId="5A91D90E" w14:textId="77777777" w:rsidR="00CB1F06" w:rsidRDefault="00CB1F06" w:rsidP="00BB3226">
      <w:pPr>
        <w:tabs>
          <w:tab w:val="left" w:pos="851"/>
        </w:tabs>
        <w:suppressAutoHyphens/>
        <w:spacing w:after="0"/>
        <w:ind w:left="5529" w:right="68"/>
        <w:jc w:val="both"/>
        <w:rPr>
          <w:rFonts w:eastAsia="Times New Roman" w:cs="Calibri"/>
          <w:i/>
          <w:sz w:val="14"/>
          <w:szCs w:val="14"/>
        </w:rPr>
      </w:pPr>
    </w:p>
    <w:p w14:paraId="4C996D2B" w14:textId="107B0595" w:rsidR="006E6D98" w:rsidRDefault="0035204E" w:rsidP="00BB3226">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p>
    <w:p w14:paraId="40E017F9" w14:textId="77777777" w:rsidR="00BB3226" w:rsidRPr="00BB3226" w:rsidRDefault="00BB3226" w:rsidP="00BB3226">
      <w:pPr>
        <w:tabs>
          <w:tab w:val="left" w:pos="851"/>
        </w:tabs>
        <w:suppressAutoHyphens/>
        <w:spacing w:after="0"/>
        <w:ind w:left="5529" w:right="68"/>
        <w:jc w:val="both"/>
        <w:rPr>
          <w:rFonts w:eastAsia="Times New Roman" w:cs="Calibri"/>
          <w:i/>
          <w:sz w:val="14"/>
          <w:szCs w:val="14"/>
        </w:rPr>
      </w:pPr>
    </w:p>
    <w:p w14:paraId="04FE1739" w14:textId="77777777" w:rsidR="00BA06E1" w:rsidRDefault="00BA06E1">
      <w:pPr>
        <w:rPr>
          <w:rFonts w:ascii="Verdana" w:eastAsia="Times New Roman" w:hAnsi="Verdana" w:cs="Times New Roman"/>
          <w:b/>
          <w:szCs w:val="18"/>
        </w:rPr>
      </w:pPr>
      <w:r>
        <w:rPr>
          <w:rFonts w:ascii="Verdana" w:eastAsia="Times New Roman" w:hAnsi="Verdana" w:cs="Times New Roman"/>
          <w:b/>
          <w:szCs w:val="18"/>
        </w:rPr>
        <w:br w:type="page"/>
      </w:r>
    </w:p>
    <w:p w14:paraId="40B1B59D" w14:textId="62919FF9" w:rsidR="00735FA3" w:rsidRPr="001C2208" w:rsidRDefault="00735FA3" w:rsidP="00A758F4">
      <w:pPr>
        <w:rPr>
          <w:rFonts w:ascii="Calibri" w:eastAsia="Times New Roman" w:hAnsi="Calibri" w:cs="Times New Roman"/>
          <w:b/>
          <w:sz w:val="20"/>
          <w:szCs w:val="20"/>
        </w:rPr>
      </w:pPr>
      <w:r w:rsidRPr="001C2208">
        <w:rPr>
          <w:rFonts w:ascii="Verdana" w:eastAsia="Times New Roman" w:hAnsi="Verdana" w:cs="Times New Roman"/>
          <w:b/>
          <w:szCs w:val="18"/>
        </w:rPr>
        <w:lastRenderedPageBreak/>
        <w:t xml:space="preserve">ZAŁĄCZNIK NR 3 DO SWZ – WYKAZ </w:t>
      </w:r>
      <w:r w:rsidR="00085EFF">
        <w:rPr>
          <w:rFonts w:ascii="Verdana" w:eastAsia="Times New Roman" w:hAnsi="Verdana" w:cs="Times New Roman"/>
          <w:b/>
          <w:szCs w:val="18"/>
        </w:rPr>
        <w:t xml:space="preserve">ZREALIZOWANYCH </w:t>
      </w:r>
      <w:r w:rsidRPr="001C2208">
        <w:rPr>
          <w:rFonts w:ascii="Verdana" w:eastAsia="Times New Roman" w:hAnsi="Verdana" w:cs="Times New Roman"/>
          <w:b/>
          <w:szCs w:val="18"/>
        </w:rPr>
        <w:t xml:space="preserve">USŁUG </w:t>
      </w:r>
    </w:p>
    <w:p w14:paraId="7C910F5D" w14:textId="77777777" w:rsidR="00735FA3" w:rsidRPr="001C2208" w:rsidRDefault="00735FA3" w:rsidP="00735FA3">
      <w:pPr>
        <w:jc w:val="center"/>
        <w:rPr>
          <w:rFonts w:ascii="Trebuchet MS" w:eastAsia="Times New Roman" w:hAnsi="Trebuchet MS" w:cs="Arial"/>
          <w:b/>
          <w:color w:val="1A7466" w:themeColor="text2"/>
          <w:sz w:val="32"/>
          <w:szCs w:val="32"/>
        </w:rPr>
      </w:pPr>
    </w:p>
    <w:p w14:paraId="64075FFD" w14:textId="77777777" w:rsidR="00735FA3" w:rsidRPr="001C2208" w:rsidRDefault="00735FA3" w:rsidP="00735FA3">
      <w:pPr>
        <w:jc w:val="center"/>
        <w:rPr>
          <w:rFonts w:ascii="Verdana" w:eastAsia="Times New Roman" w:hAnsi="Verdana" w:cs="Arial"/>
          <w:b/>
          <w:color w:val="1A7466" w:themeColor="text2"/>
          <w:sz w:val="24"/>
          <w:szCs w:val="24"/>
        </w:rPr>
      </w:pPr>
      <w:r w:rsidRPr="001C2208">
        <w:rPr>
          <w:rFonts w:ascii="Verdana" w:eastAsia="Times New Roman" w:hAnsi="Verdana" w:cs="Arial"/>
          <w:b/>
          <w:color w:val="1A7466" w:themeColor="text2"/>
          <w:sz w:val="24"/>
          <w:szCs w:val="24"/>
        </w:rPr>
        <w:t>WYKAZ</w:t>
      </w:r>
    </w:p>
    <w:p w14:paraId="6C88B452" w14:textId="29E56881" w:rsidR="00735FA3" w:rsidRPr="0081320C" w:rsidRDefault="00A354C9" w:rsidP="0081320C">
      <w:pPr>
        <w:jc w:val="center"/>
        <w:rPr>
          <w:rFonts w:ascii="Verdana" w:eastAsia="Times New Roman" w:hAnsi="Verdana" w:cs="Times New Roman"/>
          <w:b/>
          <w:sz w:val="24"/>
          <w:szCs w:val="24"/>
        </w:rPr>
      </w:pPr>
      <w:r>
        <w:rPr>
          <w:rFonts w:ascii="Verdana" w:eastAsia="Times New Roman" w:hAnsi="Verdana" w:cs="Arial"/>
          <w:b/>
          <w:color w:val="1A7466" w:themeColor="text2"/>
          <w:sz w:val="24"/>
          <w:szCs w:val="24"/>
        </w:rPr>
        <w:t>ZREALIZOWANYCH</w:t>
      </w:r>
      <w:r w:rsidR="00735FA3" w:rsidRPr="001C2208">
        <w:rPr>
          <w:rFonts w:ascii="Verdana" w:eastAsia="Times New Roman" w:hAnsi="Verdana" w:cs="Arial"/>
          <w:b/>
          <w:color w:val="1A7466" w:themeColor="text2"/>
          <w:sz w:val="24"/>
          <w:szCs w:val="24"/>
        </w:rPr>
        <w:t xml:space="preserve"> USŁUG</w:t>
      </w:r>
    </w:p>
    <w:p w14:paraId="537A93B1" w14:textId="77777777" w:rsidR="00735FA3" w:rsidRPr="002F4834" w:rsidRDefault="00735FA3" w:rsidP="00735FA3">
      <w:pPr>
        <w:rPr>
          <w:rFonts w:ascii="Verdana" w:eastAsia="Times New Roman" w:hAnsi="Verdana" w:cs="Times New Roman"/>
          <w:b/>
          <w:szCs w:val="18"/>
        </w:rPr>
      </w:pPr>
    </w:p>
    <w:p w14:paraId="1417B609" w14:textId="54A101C2" w:rsidR="00161A66" w:rsidRPr="002A3FA1" w:rsidRDefault="00735FA3" w:rsidP="002A3FA1">
      <w:pPr>
        <w:jc w:val="both"/>
        <w:rPr>
          <w:rFonts w:eastAsia="Times New Roman" w:cs="Times New Roman"/>
          <w:b/>
          <w:bCs/>
          <w:i/>
          <w:iCs/>
          <w:szCs w:val="18"/>
        </w:rPr>
      </w:pPr>
      <w:r w:rsidRPr="002F4834">
        <w:rPr>
          <w:rFonts w:ascii="Verdana" w:eastAsia="Times New Roman" w:hAnsi="Verdana" w:cs="Times New Roman"/>
          <w:szCs w:val="18"/>
        </w:rPr>
        <w:t xml:space="preserve">Składając </w:t>
      </w:r>
      <w:r w:rsidR="0097002C">
        <w:rPr>
          <w:rFonts w:ascii="Verdana" w:eastAsia="Times New Roman" w:hAnsi="Verdana" w:cs="Times New Roman"/>
          <w:szCs w:val="18"/>
        </w:rPr>
        <w:t>Ofertę</w:t>
      </w:r>
      <w:r>
        <w:rPr>
          <w:rFonts w:ascii="Verdana" w:eastAsia="Times New Roman" w:hAnsi="Verdana" w:cs="Times New Roman"/>
          <w:szCs w:val="18"/>
        </w:rPr>
        <w:t xml:space="preserve"> w </w:t>
      </w:r>
      <w:r w:rsidR="001C2208">
        <w:rPr>
          <w:rFonts w:ascii="Verdana" w:eastAsia="Times New Roman" w:hAnsi="Verdana" w:cs="Times New Roman"/>
          <w:szCs w:val="18"/>
        </w:rPr>
        <w:t>Części</w:t>
      </w:r>
      <w:r w:rsidR="002D48DA">
        <w:rPr>
          <w:rFonts w:ascii="Verdana" w:eastAsia="Times New Roman" w:hAnsi="Verdana" w:cs="Times New Roman"/>
          <w:szCs w:val="18"/>
        </w:rPr>
        <w:t xml:space="preserve"> nr</w:t>
      </w:r>
      <w:r w:rsidR="00E31E77">
        <w:rPr>
          <w:rFonts w:ascii="Verdana" w:eastAsia="Times New Roman" w:hAnsi="Verdana" w:cs="Times New Roman"/>
          <w:szCs w:val="18"/>
        </w:rPr>
        <w:t xml:space="preserve"> </w:t>
      </w:r>
      <w:r w:rsidR="00E31E77" w:rsidRPr="00EF3884">
        <w:rPr>
          <w:rFonts w:ascii="Verdana" w:eastAsia="Times New Roman" w:hAnsi="Verdana" w:cs="Times New Roman"/>
          <w:szCs w:val="18"/>
          <w:highlight w:val="yellow"/>
        </w:rPr>
        <w:t>…………</w:t>
      </w:r>
      <w:r w:rsidR="00BF462E" w:rsidRPr="00EF3884">
        <w:rPr>
          <w:rFonts w:ascii="Verdana" w:eastAsia="Times New Roman" w:hAnsi="Verdana" w:cs="Times New Roman"/>
          <w:szCs w:val="18"/>
          <w:highlight w:val="yellow"/>
        </w:rPr>
        <w:t>……..</w:t>
      </w:r>
      <w:r w:rsidR="002D48DA" w:rsidRPr="00EF3884">
        <w:rPr>
          <w:rFonts w:ascii="Verdana" w:eastAsia="Times New Roman" w:hAnsi="Verdana" w:cs="Times New Roman"/>
          <w:szCs w:val="18"/>
          <w:highlight w:val="yellow"/>
        </w:rPr>
        <w:t>.</w:t>
      </w:r>
      <w:r w:rsidR="002D48DA" w:rsidRPr="00EF3884">
        <w:rPr>
          <w:rStyle w:val="Odwoanieprzypisudolnego"/>
          <w:rFonts w:ascii="Verdana" w:eastAsia="Times New Roman" w:hAnsi="Verdana"/>
          <w:szCs w:val="18"/>
          <w:highlight w:val="yellow"/>
        </w:rPr>
        <w:footnoteReference w:id="9"/>
      </w:r>
      <w:r w:rsidR="001C2208">
        <w:rPr>
          <w:rFonts w:ascii="Verdana" w:eastAsia="Times New Roman" w:hAnsi="Verdana" w:cs="Times New Roman"/>
          <w:szCs w:val="18"/>
        </w:rPr>
        <w:t xml:space="preserve"> Zamówienia w </w:t>
      </w:r>
      <w:r w:rsidRPr="002F4834">
        <w:rPr>
          <w:rFonts w:ascii="Verdana" w:eastAsia="Times New Roman" w:hAnsi="Verdana" w:cs="Times New Roman"/>
          <w:szCs w:val="18"/>
        </w:rPr>
        <w:t xml:space="preserve">Postępowaniu </w:t>
      </w:r>
      <w:r>
        <w:rPr>
          <w:rFonts w:ascii="Verdana" w:eastAsia="Times New Roman" w:hAnsi="Verdana" w:cs="Times New Roman"/>
          <w:szCs w:val="18"/>
        </w:rPr>
        <w:t xml:space="preserve">zakupowym </w:t>
      </w:r>
      <w:r w:rsidR="00B64F9C">
        <w:rPr>
          <w:rFonts w:ascii="Verdana" w:eastAsia="Times New Roman" w:hAnsi="Verdana" w:cs="Times New Roman"/>
          <w:szCs w:val="18"/>
        </w:rPr>
        <w:t>pn.:</w:t>
      </w:r>
      <w:r w:rsidR="002A3FA1">
        <w:rPr>
          <w:rFonts w:ascii="Verdana" w:eastAsia="Times New Roman" w:hAnsi="Verdana" w:cs="Times New Roman"/>
          <w:i/>
          <w:iCs/>
          <w:szCs w:val="18"/>
        </w:rPr>
        <w:t xml:space="preserve"> </w:t>
      </w:r>
      <w:r w:rsidR="002A3FA1" w:rsidRPr="002A3FA1">
        <w:rPr>
          <w:rFonts w:eastAsia="Times New Roman" w:cs="Times New Roman"/>
          <w:b/>
          <w:bCs/>
          <w:i/>
          <w:iCs/>
          <w:szCs w:val="18"/>
        </w:rPr>
        <w:t xml:space="preserve">Przeglądy serwisowe analizatorów wody zainstalowanych w </w:t>
      </w:r>
      <w:r w:rsidR="00B85EF8">
        <w:rPr>
          <w:rFonts w:eastAsia="Times New Roman" w:cs="Times New Roman"/>
          <w:b/>
          <w:bCs/>
          <w:i/>
          <w:iCs/>
          <w:szCs w:val="18"/>
        </w:rPr>
        <w:t>e</w:t>
      </w:r>
      <w:r w:rsidR="002A3FA1" w:rsidRPr="002A3FA1">
        <w:rPr>
          <w:rFonts w:eastAsia="Times New Roman" w:cs="Times New Roman"/>
          <w:b/>
          <w:bCs/>
          <w:i/>
          <w:iCs/>
          <w:szCs w:val="18"/>
        </w:rPr>
        <w:t>lektrowni PGE Gryfino Dolna Odra sp. z o.o.</w:t>
      </w:r>
      <w:r w:rsidR="00B64F9C" w:rsidRPr="002A3FA1">
        <w:rPr>
          <w:rFonts w:ascii="Verdana" w:eastAsia="Times New Roman" w:hAnsi="Verdana" w:cs="Times New Roman"/>
          <w:szCs w:val="18"/>
        </w:rPr>
        <w:t>,</w:t>
      </w:r>
      <w:r w:rsidRPr="002A3FA1">
        <w:rPr>
          <w:rFonts w:ascii="Verdana" w:eastAsia="Times New Roman" w:hAnsi="Verdana" w:cs="Times New Roman"/>
          <w:szCs w:val="18"/>
        </w:rPr>
        <w:t xml:space="preserve"> nr Postępowania:</w:t>
      </w:r>
      <w:r w:rsidR="002A3FA1" w:rsidRPr="002A3FA1">
        <w:rPr>
          <w:rFonts w:ascii="Verdana" w:eastAsia="Times New Roman" w:hAnsi="Verdana" w:cs="Times New Roman"/>
          <w:szCs w:val="18"/>
        </w:rPr>
        <w:t xml:space="preserve"> POST/PGE/GRY/DZ/00060/2026</w:t>
      </w:r>
      <w:bookmarkStart w:id="15" w:name="_Hlk220411592"/>
      <w:r w:rsidR="007D08A9">
        <w:rPr>
          <w:rFonts w:ascii="Verdana" w:eastAsia="Times New Roman" w:hAnsi="Verdana" w:cs="Times New Roman"/>
          <w:szCs w:val="18"/>
        </w:rPr>
        <w:t>,</w:t>
      </w:r>
      <w:r w:rsidR="00BF462E" w:rsidRPr="002A3FA1">
        <w:rPr>
          <w:rFonts w:ascii="Verdana" w:eastAsia="Times New Roman" w:hAnsi="Verdana" w:cs="Times New Roman"/>
          <w:szCs w:val="18"/>
        </w:rPr>
        <w:t xml:space="preserve"> </w:t>
      </w:r>
      <w:r w:rsidR="007D08A9">
        <w:rPr>
          <w:rFonts w:ascii="Verdana" w:eastAsia="Times New Roman" w:hAnsi="Verdana" w:cs="Times New Roman"/>
          <w:szCs w:val="18"/>
        </w:rPr>
        <w:t>z</w:t>
      </w:r>
      <w:r w:rsidRPr="002A3FA1">
        <w:rPr>
          <w:rFonts w:ascii="Verdana" w:eastAsia="Times New Roman" w:hAnsi="Verdana" w:cs="Times New Roman"/>
          <w:szCs w:val="18"/>
        </w:rPr>
        <w:t xml:space="preserve">godnie z pkt </w:t>
      </w:r>
      <w:r w:rsidR="00D97726" w:rsidRPr="002A3FA1">
        <w:rPr>
          <w:rFonts w:ascii="Verdana" w:eastAsia="Times New Roman" w:hAnsi="Verdana" w:cs="Times New Roman"/>
          <w:szCs w:val="18"/>
        </w:rPr>
        <w:t>5.</w:t>
      </w:r>
      <w:r w:rsidR="002D48DA" w:rsidRPr="002A3FA1">
        <w:rPr>
          <w:rFonts w:ascii="Verdana" w:eastAsia="Times New Roman" w:hAnsi="Verdana" w:cs="Times New Roman"/>
          <w:szCs w:val="18"/>
        </w:rPr>
        <w:t>2.5.</w:t>
      </w:r>
      <w:r w:rsidRPr="002A3FA1">
        <w:rPr>
          <w:rFonts w:ascii="Verdana" w:eastAsia="Times New Roman" w:hAnsi="Verdana" w:cs="Times New Roman"/>
          <w:szCs w:val="18"/>
        </w:rPr>
        <w:t xml:space="preserve"> SWZ, przedstawiamy wykaz doświadczenia – </w:t>
      </w:r>
      <w:r w:rsidRPr="002A3FA1">
        <w:rPr>
          <w:rFonts w:ascii="Verdana" w:eastAsia="Times New Roman" w:hAnsi="Verdana" w:cs="Times New Roman"/>
          <w:iCs/>
          <w:szCs w:val="18"/>
        </w:rPr>
        <w:t>usług należycie</w:t>
      </w:r>
      <w:r w:rsidRPr="002A3FA1">
        <w:rPr>
          <w:rFonts w:ascii="Verdana" w:eastAsia="Times New Roman" w:hAnsi="Verdana" w:cs="Times New Roman"/>
          <w:szCs w:val="18"/>
        </w:rPr>
        <w:t xml:space="preserve"> </w:t>
      </w:r>
      <w:r w:rsidR="00371C4F">
        <w:rPr>
          <w:rFonts w:ascii="Verdana" w:eastAsia="Times New Roman" w:hAnsi="Verdana" w:cs="Times New Roman"/>
          <w:szCs w:val="18"/>
        </w:rPr>
        <w:t>zrealizowanych</w:t>
      </w:r>
      <w:r w:rsidRPr="002A3FA1">
        <w:rPr>
          <w:rFonts w:ascii="Verdana" w:eastAsia="Times New Roman" w:hAnsi="Verdana" w:cs="Times New Roman"/>
          <w:szCs w:val="18"/>
        </w:rPr>
        <w:t xml:space="preserve"> przez Wykonawcę, w celu potwierdzenia spełniania warunku udziału w postępowaniu określonego w pkt</w:t>
      </w:r>
      <w:r w:rsidR="00BF462E" w:rsidRPr="002A3FA1">
        <w:rPr>
          <w:rFonts w:ascii="Verdana" w:eastAsia="Times New Roman" w:hAnsi="Verdana" w:cs="Times New Roman"/>
          <w:szCs w:val="18"/>
        </w:rPr>
        <w:t xml:space="preserve"> </w:t>
      </w:r>
      <w:r w:rsidR="00AD521D">
        <w:rPr>
          <w:rStyle w:val="Odwoanieprzypisudolnego"/>
          <w:rFonts w:ascii="Verdana" w:eastAsia="Times New Roman" w:hAnsi="Verdana"/>
          <w:szCs w:val="18"/>
        </w:rPr>
        <w:footnoteReference w:id="10"/>
      </w:r>
      <w:r w:rsidR="00161A66" w:rsidRPr="002A3FA1">
        <w:rPr>
          <w:rFonts w:ascii="Verdana" w:eastAsia="Times New Roman" w:hAnsi="Verdana" w:cs="Times New Roman"/>
          <w:szCs w:val="18"/>
        </w:rPr>
        <w:t>:</w:t>
      </w:r>
    </w:p>
    <w:p w14:paraId="07927FAF" w14:textId="7FDA2A84" w:rsidR="00735FA3" w:rsidRPr="00161A66" w:rsidRDefault="001C23BE" w:rsidP="00161A66">
      <w:pPr>
        <w:pStyle w:val="Akapitzlist"/>
        <w:numPr>
          <w:ilvl w:val="0"/>
          <w:numId w:val="48"/>
        </w:numPr>
        <w:jc w:val="both"/>
        <w:rPr>
          <w:rFonts w:ascii="Verdana" w:eastAsia="Times New Roman" w:hAnsi="Verdana" w:cs="Times New Roman"/>
          <w:b/>
          <w:szCs w:val="18"/>
        </w:rPr>
      </w:pPr>
      <w:r w:rsidRPr="00161A66">
        <w:rPr>
          <w:rFonts w:ascii="Verdana" w:eastAsia="Times New Roman" w:hAnsi="Verdana" w:cs="Times New Roman"/>
          <w:szCs w:val="18"/>
        </w:rPr>
        <w:t>5.1.3.1 lit. a</w:t>
      </w:r>
      <w:r w:rsidR="00161A66">
        <w:rPr>
          <w:rFonts w:ascii="Verdana" w:eastAsia="Times New Roman" w:hAnsi="Verdana" w:cs="Times New Roman"/>
          <w:szCs w:val="18"/>
        </w:rPr>
        <w:t>.</w:t>
      </w:r>
      <w:r w:rsidR="00735FA3" w:rsidRPr="00161A66">
        <w:rPr>
          <w:rFonts w:ascii="Verdana" w:eastAsia="Times New Roman" w:hAnsi="Verdana" w:cs="Times New Roman"/>
          <w:szCs w:val="18"/>
        </w:rPr>
        <w:t xml:space="preserve"> SWZ</w:t>
      </w:r>
      <w:r w:rsidR="00A81EEF" w:rsidRPr="00161A66">
        <w:rPr>
          <w:rFonts w:ascii="Verdana" w:eastAsia="Times New Roman" w:hAnsi="Verdana" w:cs="Times New Roman"/>
          <w:szCs w:val="18"/>
        </w:rPr>
        <w:t xml:space="preserve"> </w:t>
      </w:r>
      <w:r w:rsidRPr="00161A66">
        <w:rPr>
          <w:rFonts w:ascii="Verdana" w:eastAsia="Times New Roman" w:hAnsi="Verdana" w:cs="Times New Roman"/>
          <w:szCs w:val="18"/>
        </w:rPr>
        <w:t>(</w:t>
      </w:r>
      <w:r w:rsidR="00A81EEF" w:rsidRPr="00161A66">
        <w:rPr>
          <w:rFonts w:ascii="Verdana" w:eastAsia="Times New Roman" w:hAnsi="Verdana" w:cs="Times New Roman"/>
          <w:szCs w:val="18"/>
        </w:rPr>
        <w:t>dla Części</w:t>
      </w:r>
      <w:r w:rsidR="00161A66" w:rsidRPr="00161A66">
        <w:rPr>
          <w:rFonts w:ascii="Verdana" w:eastAsia="Times New Roman" w:hAnsi="Verdana" w:cs="Times New Roman"/>
          <w:szCs w:val="18"/>
        </w:rPr>
        <w:t xml:space="preserve"> 1</w:t>
      </w:r>
      <w:r w:rsidRPr="00161A66">
        <w:rPr>
          <w:rFonts w:ascii="Verdana" w:eastAsia="Times New Roman" w:hAnsi="Verdana" w:cs="Times New Roman"/>
          <w:szCs w:val="18"/>
        </w:rPr>
        <w:t>)</w:t>
      </w:r>
      <w:r w:rsidR="009224BC">
        <w:rPr>
          <w:rFonts w:ascii="Verdana" w:eastAsia="Times New Roman" w:hAnsi="Verdana" w:cs="Times New Roman"/>
          <w:szCs w:val="18"/>
        </w:rPr>
        <w:t>,</w:t>
      </w:r>
    </w:p>
    <w:p w14:paraId="532E6F69" w14:textId="6F9E0668" w:rsidR="00161A66" w:rsidRPr="00161A66" w:rsidRDefault="00161A66" w:rsidP="00161A66">
      <w:pPr>
        <w:pStyle w:val="Akapitzlist"/>
        <w:numPr>
          <w:ilvl w:val="0"/>
          <w:numId w:val="48"/>
        </w:numPr>
        <w:jc w:val="both"/>
        <w:rPr>
          <w:rFonts w:ascii="Verdana" w:eastAsia="Times New Roman" w:hAnsi="Verdana" w:cs="Times New Roman"/>
          <w:b/>
          <w:szCs w:val="18"/>
        </w:rPr>
      </w:pPr>
      <w:r>
        <w:rPr>
          <w:rFonts w:ascii="Verdana" w:eastAsia="Times New Roman" w:hAnsi="Verdana" w:cs="Times New Roman"/>
          <w:szCs w:val="18"/>
        </w:rPr>
        <w:t>5.1.3.1 lit. b. SWZ (dla Części 2)</w:t>
      </w:r>
      <w:r w:rsidR="009224BC">
        <w:rPr>
          <w:rFonts w:ascii="Verdana" w:eastAsia="Times New Roman" w:hAnsi="Verdana" w:cs="Times New Roman"/>
          <w:szCs w:val="18"/>
        </w:rPr>
        <w:t>.</w:t>
      </w:r>
    </w:p>
    <w:tbl>
      <w:tblPr>
        <w:tblW w:w="10206"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127"/>
        <w:gridCol w:w="1276"/>
        <w:gridCol w:w="1134"/>
        <w:gridCol w:w="1133"/>
        <w:gridCol w:w="3969"/>
      </w:tblGrid>
      <w:tr w:rsidR="000349C9" w:rsidRPr="002F4834" w14:paraId="3EA82FC5" w14:textId="77777777" w:rsidTr="00160C19">
        <w:trPr>
          <w:cantSplit/>
          <w:trHeight w:val="731"/>
          <w:tblHeader/>
        </w:trPr>
        <w:tc>
          <w:tcPr>
            <w:tcW w:w="567" w:type="dxa"/>
            <w:vMerge w:val="restart"/>
            <w:tcBorders>
              <w:top w:val="single" w:sz="4" w:space="0" w:color="auto"/>
              <w:left w:val="single" w:sz="4" w:space="0" w:color="auto"/>
            </w:tcBorders>
            <w:shd w:val="clear" w:color="auto" w:fill="1A7466" w:themeFill="text2"/>
            <w:vAlign w:val="center"/>
          </w:tcPr>
          <w:p w14:paraId="1A391A65" w14:textId="77777777" w:rsidR="000349C9" w:rsidRPr="00B67319" w:rsidRDefault="000349C9" w:rsidP="00886557">
            <w:pPr>
              <w:jc w:val="center"/>
              <w:rPr>
                <w:rFonts w:ascii="Verdana" w:eastAsia="Times New Roman" w:hAnsi="Verdana" w:cs="Calibri"/>
                <w:b/>
                <w:bCs/>
                <w:iCs/>
                <w:sz w:val="14"/>
                <w:szCs w:val="14"/>
              </w:rPr>
            </w:pPr>
          </w:p>
          <w:p w14:paraId="1BB6428D" w14:textId="77777777" w:rsidR="000349C9" w:rsidRPr="00B67319" w:rsidRDefault="000349C9" w:rsidP="00886557">
            <w:pPr>
              <w:jc w:val="center"/>
              <w:rPr>
                <w:rFonts w:ascii="Verdana" w:eastAsia="Times New Roman" w:hAnsi="Verdana" w:cs="Calibri"/>
                <w:b/>
                <w:bCs/>
                <w:iCs/>
                <w:sz w:val="14"/>
                <w:szCs w:val="14"/>
              </w:rPr>
            </w:pPr>
            <w:r w:rsidRPr="00B67319">
              <w:rPr>
                <w:rFonts w:ascii="Verdana" w:eastAsia="Times New Roman" w:hAnsi="Verdana" w:cs="Calibri"/>
                <w:b/>
                <w:bCs/>
                <w:iCs/>
                <w:sz w:val="14"/>
                <w:szCs w:val="14"/>
              </w:rPr>
              <w:t>Lp.</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5133BD3B" w14:textId="10235801" w:rsidR="000349C9" w:rsidRPr="00B67319" w:rsidRDefault="000349C9" w:rsidP="007D08A9">
            <w:pPr>
              <w:jc w:val="center"/>
              <w:rPr>
                <w:rFonts w:ascii="Verdana" w:eastAsia="Times New Roman" w:hAnsi="Verdana" w:cs="Calibri"/>
                <w:b/>
                <w:bCs/>
                <w:iCs/>
                <w:sz w:val="14"/>
                <w:szCs w:val="14"/>
              </w:rPr>
            </w:pPr>
            <w:r w:rsidRPr="00B67319">
              <w:rPr>
                <w:rFonts w:ascii="Verdana" w:eastAsia="Times New Roman" w:hAnsi="Verdana" w:cs="Calibri"/>
                <w:b/>
                <w:bCs/>
                <w:iCs/>
                <w:sz w:val="14"/>
                <w:szCs w:val="14"/>
              </w:rPr>
              <w:t xml:space="preserve">Przedmiot </w:t>
            </w:r>
            <w:r w:rsidR="001E1A3F">
              <w:rPr>
                <w:rFonts w:ascii="Verdana" w:eastAsia="Times New Roman" w:hAnsi="Verdana" w:cs="Calibri"/>
                <w:b/>
                <w:bCs/>
                <w:iCs/>
                <w:sz w:val="14"/>
                <w:szCs w:val="14"/>
              </w:rPr>
              <w:t>realizowanej umowy</w:t>
            </w:r>
          </w:p>
        </w:tc>
        <w:tc>
          <w:tcPr>
            <w:tcW w:w="1276" w:type="dxa"/>
            <w:vMerge w:val="restart"/>
            <w:tcBorders>
              <w:top w:val="single" w:sz="4" w:space="0" w:color="auto"/>
            </w:tcBorders>
            <w:shd w:val="clear" w:color="auto" w:fill="1A7466" w:themeFill="text2"/>
            <w:vAlign w:val="center"/>
          </w:tcPr>
          <w:p w14:paraId="2460BED5" w14:textId="05F48AB4" w:rsidR="000349C9" w:rsidRPr="00B67319" w:rsidRDefault="001E1A3F" w:rsidP="007D08A9">
            <w:pPr>
              <w:jc w:val="center"/>
              <w:rPr>
                <w:rFonts w:ascii="Verdana" w:eastAsia="Times New Roman" w:hAnsi="Verdana" w:cs="Calibri"/>
                <w:b/>
                <w:bCs/>
                <w:iCs/>
                <w:sz w:val="14"/>
                <w:szCs w:val="14"/>
              </w:rPr>
            </w:pPr>
            <w:r>
              <w:rPr>
                <w:rFonts w:ascii="Verdana" w:eastAsia="Times New Roman" w:hAnsi="Verdana" w:cs="Calibri"/>
                <w:b/>
                <w:bCs/>
                <w:iCs/>
                <w:sz w:val="14"/>
                <w:szCs w:val="14"/>
              </w:rPr>
              <w:t xml:space="preserve">Wartość </w:t>
            </w:r>
            <w:r w:rsidR="00C32164">
              <w:rPr>
                <w:rFonts w:ascii="Verdana" w:eastAsia="Times New Roman" w:hAnsi="Verdana" w:cs="Calibri"/>
                <w:b/>
                <w:bCs/>
                <w:iCs/>
                <w:sz w:val="14"/>
                <w:szCs w:val="14"/>
              </w:rPr>
              <w:t xml:space="preserve">wykazanych </w:t>
            </w:r>
            <w:r>
              <w:rPr>
                <w:rFonts w:ascii="Verdana" w:eastAsia="Times New Roman" w:hAnsi="Verdana" w:cs="Calibri"/>
                <w:b/>
                <w:bCs/>
                <w:iCs/>
                <w:sz w:val="14"/>
                <w:szCs w:val="14"/>
              </w:rPr>
              <w:t>u</w:t>
            </w:r>
            <w:r w:rsidR="00C32164">
              <w:rPr>
                <w:rFonts w:ascii="Verdana" w:eastAsia="Times New Roman" w:hAnsi="Verdana" w:cs="Calibri"/>
                <w:b/>
                <w:bCs/>
                <w:iCs/>
                <w:sz w:val="14"/>
                <w:szCs w:val="14"/>
              </w:rPr>
              <w:t>sług</w:t>
            </w:r>
          </w:p>
        </w:tc>
        <w:tc>
          <w:tcPr>
            <w:tcW w:w="2267" w:type="dxa"/>
            <w:gridSpan w:val="2"/>
            <w:tcBorders>
              <w:top w:val="single" w:sz="4" w:space="0" w:color="auto"/>
              <w:bottom w:val="single" w:sz="4" w:space="0" w:color="auto"/>
            </w:tcBorders>
            <w:shd w:val="clear" w:color="auto" w:fill="1A7466" w:themeFill="text2"/>
            <w:vAlign w:val="center"/>
          </w:tcPr>
          <w:p w14:paraId="2E85B8DD" w14:textId="0F790518" w:rsidR="000349C9" w:rsidRPr="00B67319" w:rsidRDefault="000349C9" w:rsidP="00886557">
            <w:pPr>
              <w:jc w:val="center"/>
              <w:rPr>
                <w:rFonts w:ascii="Verdana" w:eastAsia="Times New Roman" w:hAnsi="Verdana" w:cs="Calibri"/>
                <w:b/>
                <w:bCs/>
                <w:iCs/>
                <w:sz w:val="14"/>
                <w:szCs w:val="14"/>
              </w:rPr>
            </w:pPr>
            <w:r w:rsidRPr="00B67319">
              <w:rPr>
                <w:rFonts w:ascii="Verdana" w:eastAsia="Times New Roman" w:hAnsi="Verdana" w:cs="Calibri"/>
                <w:b/>
                <w:bCs/>
                <w:iCs/>
                <w:sz w:val="14"/>
                <w:szCs w:val="14"/>
              </w:rPr>
              <w:t>Termin realizacji usługi</w:t>
            </w:r>
          </w:p>
        </w:tc>
        <w:tc>
          <w:tcPr>
            <w:tcW w:w="3969" w:type="dxa"/>
            <w:vMerge w:val="restart"/>
            <w:tcBorders>
              <w:top w:val="single" w:sz="4" w:space="0" w:color="auto"/>
              <w:left w:val="nil"/>
              <w:right w:val="single" w:sz="4" w:space="0" w:color="auto"/>
            </w:tcBorders>
            <w:shd w:val="clear" w:color="auto" w:fill="1A7466" w:themeFill="text2"/>
            <w:vAlign w:val="center"/>
          </w:tcPr>
          <w:p w14:paraId="514E1CA1" w14:textId="274E5688" w:rsidR="000349C9" w:rsidRPr="00B67319" w:rsidRDefault="000349C9" w:rsidP="007D08A9">
            <w:pPr>
              <w:jc w:val="center"/>
              <w:rPr>
                <w:rFonts w:ascii="Verdana" w:eastAsia="Times New Roman" w:hAnsi="Verdana" w:cs="Calibri"/>
                <w:b/>
                <w:bCs/>
                <w:iCs/>
                <w:sz w:val="14"/>
                <w:szCs w:val="14"/>
                <w:lang w:eastAsia="pl-PL"/>
              </w:rPr>
            </w:pPr>
            <w:r w:rsidRPr="00B67319">
              <w:rPr>
                <w:rFonts w:ascii="Verdana" w:eastAsia="Times New Roman" w:hAnsi="Verdana" w:cs="Calibri"/>
                <w:b/>
                <w:bCs/>
                <w:iCs/>
                <w:sz w:val="14"/>
                <w:szCs w:val="14"/>
                <w:lang w:eastAsia="pl-PL"/>
              </w:rPr>
              <w:t xml:space="preserve">Nazwa </w:t>
            </w:r>
            <w:r w:rsidR="00E369DA">
              <w:rPr>
                <w:rFonts w:ascii="Verdana" w:eastAsia="Times New Roman" w:hAnsi="Verdana" w:cs="Calibri"/>
                <w:b/>
                <w:bCs/>
                <w:iCs/>
                <w:sz w:val="14"/>
                <w:szCs w:val="14"/>
                <w:lang w:eastAsia="pl-PL"/>
              </w:rPr>
              <w:t>o</w:t>
            </w:r>
            <w:r w:rsidRPr="00B67319">
              <w:rPr>
                <w:rFonts w:ascii="Verdana" w:eastAsia="Times New Roman" w:hAnsi="Verdana" w:cs="Calibri"/>
                <w:b/>
                <w:bCs/>
                <w:iCs/>
                <w:sz w:val="14"/>
                <w:szCs w:val="14"/>
                <w:lang w:eastAsia="pl-PL"/>
              </w:rPr>
              <w:t>dbiorcy</w:t>
            </w:r>
          </w:p>
          <w:p w14:paraId="3CAD3204" w14:textId="2CA842A8" w:rsidR="000349C9" w:rsidRPr="007D08A9" w:rsidRDefault="000349C9" w:rsidP="007D08A9">
            <w:pPr>
              <w:jc w:val="center"/>
              <w:rPr>
                <w:rFonts w:ascii="Verdana" w:eastAsia="Times New Roman" w:hAnsi="Verdana" w:cs="Calibri"/>
                <w:b/>
                <w:bCs/>
                <w:iCs/>
                <w:sz w:val="14"/>
                <w:szCs w:val="14"/>
                <w:lang w:eastAsia="pl-PL"/>
              </w:rPr>
            </w:pPr>
            <w:r w:rsidRPr="00B67319">
              <w:rPr>
                <w:rFonts w:ascii="Verdana" w:eastAsia="Times New Roman" w:hAnsi="Verdana" w:cs="Calibri"/>
                <w:b/>
                <w:bCs/>
                <w:iCs/>
                <w:sz w:val="14"/>
                <w:szCs w:val="14"/>
                <w:lang w:eastAsia="pl-PL"/>
              </w:rPr>
              <w:t>(wraz z adresem e-mail i nr telefonu).</w:t>
            </w:r>
          </w:p>
        </w:tc>
      </w:tr>
      <w:tr w:rsidR="000349C9" w:rsidRPr="002F4834" w14:paraId="7D8A332D" w14:textId="77777777" w:rsidTr="00160C19">
        <w:trPr>
          <w:cantSplit/>
          <w:trHeight w:val="218"/>
          <w:tblHeader/>
        </w:trPr>
        <w:tc>
          <w:tcPr>
            <w:tcW w:w="567" w:type="dxa"/>
            <w:vMerge/>
            <w:tcBorders>
              <w:left w:val="single" w:sz="4" w:space="0" w:color="auto"/>
            </w:tcBorders>
            <w:vAlign w:val="center"/>
          </w:tcPr>
          <w:p w14:paraId="553D7ADF" w14:textId="77777777" w:rsidR="000349C9" w:rsidRPr="006E6D98" w:rsidRDefault="000349C9" w:rsidP="00886557">
            <w:pPr>
              <w:jc w:val="center"/>
              <w:rPr>
                <w:rFonts w:ascii="Verdana" w:eastAsia="Times New Roman" w:hAnsi="Verdana" w:cs="Calibri"/>
                <w:iCs/>
                <w:szCs w:val="18"/>
              </w:rPr>
            </w:pPr>
          </w:p>
        </w:tc>
        <w:tc>
          <w:tcPr>
            <w:tcW w:w="2127" w:type="dxa"/>
            <w:vMerge/>
            <w:tcBorders>
              <w:top w:val="nil"/>
              <w:right w:val="single" w:sz="4" w:space="0" w:color="auto"/>
            </w:tcBorders>
            <w:vAlign w:val="center"/>
          </w:tcPr>
          <w:p w14:paraId="329FA2D7" w14:textId="77777777" w:rsidR="000349C9" w:rsidRPr="006E6D98" w:rsidRDefault="000349C9" w:rsidP="00886557">
            <w:pPr>
              <w:jc w:val="center"/>
              <w:rPr>
                <w:rFonts w:ascii="Verdana" w:eastAsia="Times New Roman" w:hAnsi="Verdana" w:cs="Calibri"/>
                <w:iCs/>
                <w:szCs w:val="18"/>
              </w:rPr>
            </w:pPr>
          </w:p>
        </w:tc>
        <w:tc>
          <w:tcPr>
            <w:tcW w:w="1276" w:type="dxa"/>
            <w:vMerge/>
          </w:tcPr>
          <w:p w14:paraId="3136E62D" w14:textId="77777777" w:rsidR="000349C9" w:rsidRPr="006E6D98" w:rsidRDefault="000349C9" w:rsidP="00886557">
            <w:pPr>
              <w:jc w:val="center"/>
              <w:rPr>
                <w:rFonts w:ascii="Verdana" w:eastAsia="Times New Roman" w:hAnsi="Verdana" w:cs="Calibri"/>
                <w:iCs/>
                <w:szCs w:val="18"/>
              </w:rPr>
            </w:pPr>
          </w:p>
        </w:tc>
        <w:tc>
          <w:tcPr>
            <w:tcW w:w="1134" w:type="dxa"/>
            <w:tcBorders>
              <w:top w:val="nil"/>
            </w:tcBorders>
            <w:shd w:val="clear" w:color="auto" w:fill="1A7466" w:themeFill="text2"/>
            <w:vAlign w:val="center"/>
          </w:tcPr>
          <w:p w14:paraId="22291E8C" w14:textId="77777777" w:rsidR="000349C9" w:rsidRPr="00B67319" w:rsidRDefault="000349C9" w:rsidP="00886557">
            <w:pPr>
              <w:jc w:val="center"/>
              <w:rPr>
                <w:rFonts w:ascii="Verdana" w:eastAsia="Times New Roman" w:hAnsi="Verdana" w:cs="Calibri"/>
                <w:b/>
                <w:bCs/>
                <w:iCs/>
                <w:sz w:val="13"/>
                <w:szCs w:val="13"/>
              </w:rPr>
            </w:pPr>
            <w:r w:rsidRPr="00B67319">
              <w:rPr>
                <w:rFonts w:ascii="Verdana" w:eastAsia="Times New Roman" w:hAnsi="Verdana" w:cs="Calibri"/>
                <w:b/>
                <w:bCs/>
                <w:iCs/>
                <w:sz w:val="13"/>
                <w:szCs w:val="13"/>
              </w:rPr>
              <w:t>Data</w:t>
            </w:r>
          </w:p>
          <w:p w14:paraId="1E859E4E" w14:textId="1ED2DC91" w:rsidR="000349C9" w:rsidRPr="00B67319" w:rsidRDefault="000349C9" w:rsidP="00886557">
            <w:pPr>
              <w:jc w:val="center"/>
              <w:rPr>
                <w:rFonts w:ascii="Verdana" w:eastAsia="Times New Roman" w:hAnsi="Verdana" w:cs="Calibri"/>
                <w:b/>
                <w:bCs/>
                <w:iCs/>
                <w:sz w:val="13"/>
                <w:szCs w:val="13"/>
              </w:rPr>
            </w:pPr>
            <w:r w:rsidRPr="00B67319">
              <w:rPr>
                <w:rFonts w:ascii="Verdana" w:eastAsia="Times New Roman" w:hAnsi="Verdana" w:cs="Calibri"/>
                <w:b/>
                <w:bCs/>
                <w:iCs/>
                <w:sz w:val="13"/>
                <w:szCs w:val="13"/>
              </w:rPr>
              <w:t>rozpoczęcia</w:t>
            </w:r>
          </w:p>
        </w:tc>
        <w:tc>
          <w:tcPr>
            <w:tcW w:w="1133" w:type="dxa"/>
            <w:tcBorders>
              <w:top w:val="nil"/>
              <w:right w:val="single" w:sz="4" w:space="0" w:color="auto"/>
            </w:tcBorders>
            <w:shd w:val="clear" w:color="auto" w:fill="1A7466" w:themeFill="text2"/>
            <w:vAlign w:val="center"/>
          </w:tcPr>
          <w:p w14:paraId="0716C7B8" w14:textId="77777777" w:rsidR="000349C9" w:rsidRPr="00B67319" w:rsidRDefault="000349C9" w:rsidP="00886557">
            <w:pPr>
              <w:jc w:val="center"/>
              <w:rPr>
                <w:rFonts w:ascii="Verdana" w:eastAsia="Times New Roman" w:hAnsi="Verdana" w:cs="Calibri"/>
                <w:b/>
                <w:bCs/>
                <w:iCs/>
                <w:sz w:val="13"/>
                <w:szCs w:val="13"/>
              </w:rPr>
            </w:pPr>
            <w:r w:rsidRPr="00B67319">
              <w:rPr>
                <w:rFonts w:ascii="Verdana" w:eastAsia="Times New Roman" w:hAnsi="Verdana" w:cs="Calibri"/>
                <w:b/>
                <w:bCs/>
                <w:iCs/>
                <w:sz w:val="13"/>
                <w:szCs w:val="13"/>
              </w:rPr>
              <w:t>Data</w:t>
            </w:r>
          </w:p>
          <w:p w14:paraId="0FF885DC" w14:textId="77777777" w:rsidR="000349C9" w:rsidRPr="00B67319" w:rsidRDefault="000349C9" w:rsidP="00886557">
            <w:pPr>
              <w:jc w:val="center"/>
              <w:rPr>
                <w:rFonts w:ascii="Verdana" w:eastAsia="Times New Roman" w:hAnsi="Verdana" w:cs="Calibri"/>
                <w:b/>
                <w:bCs/>
                <w:iCs/>
                <w:sz w:val="13"/>
                <w:szCs w:val="13"/>
              </w:rPr>
            </w:pPr>
            <w:r w:rsidRPr="00B67319">
              <w:rPr>
                <w:rFonts w:ascii="Verdana" w:eastAsia="Times New Roman" w:hAnsi="Verdana" w:cs="Calibri"/>
                <w:b/>
                <w:bCs/>
                <w:iCs/>
                <w:sz w:val="13"/>
                <w:szCs w:val="13"/>
              </w:rPr>
              <w:t>zakończenia</w:t>
            </w:r>
          </w:p>
        </w:tc>
        <w:tc>
          <w:tcPr>
            <w:tcW w:w="3969" w:type="dxa"/>
            <w:vMerge/>
            <w:tcBorders>
              <w:left w:val="single" w:sz="4" w:space="0" w:color="auto"/>
              <w:bottom w:val="single" w:sz="4" w:space="0" w:color="auto"/>
              <w:right w:val="single" w:sz="4" w:space="0" w:color="auto"/>
            </w:tcBorders>
          </w:tcPr>
          <w:p w14:paraId="4C33FC3F" w14:textId="77777777" w:rsidR="000349C9" w:rsidRPr="002F4834" w:rsidRDefault="000349C9" w:rsidP="00886557">
            <w:pPr>
              <w:jc w:val="center"/>
              <w:rPr>
                <w:rFonts w:ascii="Verdana" w:eastAsia="Times New Roman" w:hAnsi="Verdana" w:cs="Calibri"/>
                <w:i/>
                <w:szCs w:val="18"/>
              </w:rPr>
            </w:pPr>
          </w:p>
        </w:tc>
      </w:tr>
      <w:tr w:rsidR="00393E95" w:rsidRPr="002F4834" w14:paraId="0873B8E2" w14:textId="77777777" w:rsidTr="000349C9">
        <w:trPr>
          <w:trHeight w:val="443"/>
        </w:trPr>
        <w:tc>
          <w:tcPr>
            <w:tcW w:w="10206" w:type="dxa"/>
            <w:gridSpan w:val="6"/>
            <w:tcBorders>
              <w:right w:val="single" w:sz="4" w:space="0" w:color="auto"/>
            </w:tcBorders>
          </w:tcPr>
          <w:p w14:paraId="3C93AD7F" w14:textId="56AB7BCD" w:rsidR="00393E95" w:rsidRPr="002F4834" w:rsidRDefault="00393E95" w:rsidP="00886557">
            <w:pPr>
              <w:spacing w:before="120"/>
              <w:rPr>
                <w:rFonts w:ascii="Verdana" w:eastAsia="Times New Roman" w:hAnsi="Verdana" w:cs="Calibri"/>
                <w:szCs w:val="18"/>
              </w:rPr>
            </w:pPr>
            <w:r w:rsidRPr="00393E95">
              <w:rPr>
                <w:rFonts w:ascii="Verdana" w:eastAsia="Times New Roman" w:hAnsi="Verdana" w:cs="Calibri"/>
                <w:szCs w:val="18"/>
              </w:rPr>
              <w:t xml:space="preserve">Poniżej usługi potwierdzające spełnienie warunku udziału w Postępowaniu dla </w:t>
            </w:r>
            <w:r w:rsidRPr="00CF78B9">
              <w:rPr>
                <w:rFonts w:ascii="Verdana" w:eastAsia="Times New Roman" w:hAnsi="Verdana" w:cs="Calibri"/>
                <w:b/>
                <w:bCs/>
                <w:szCs w:val="18"/>
              </w:rPr>
              <w:t>CZĘŚCI 1</w:t>
            </w:r>
            <w:r w:rsidRPr="00393E95">
              <w:rPr>
                <w:rFonts w:ascii="Verdana" w:eastAsia="Times New Roman" w:hAnsi="Verdana" w:cs="Calibri"/>
                <w:szCs w:val="18"/>
              </w:rPr>
              <w:t xml:space="preserve"> ZAMÓWIENIA</w:t>
            </w:r>
          </w:p>
        </w:tc>
      </w:tr>
      <w:tr w:rsidR="000349C9" w:rsidRPr="002F4834" w14:paraId="7C7BD8A5" w14:textId="77777777" w:rsidTr="00160C19">
        <w:trPr>
          <w:trHeight w:val="443"/>
        </w:trPr>
        <w:tc>
          <w:tcPr>
            <w:tcW w:w="567" w:type="dxa"/>
          </w:tcPr>
          <w:p w14:paraId="39DA3930" w14:textId="77777777" w:rsidR="000349C9" w:rsidRPr="002F4834" w:rsidRDefault="000349C9" w:rsidP="00886557">
            <w:pPr>
              <w:numPr>
                <w:ilvl w:val="0"/>
                <w:numId w:val="14"/>
              </w:numPr>
              <w:tabs>
                <w:tab w:val="left" w:pos="376"/>
              </w:tabs>
              <w:autoSpaceDE w:val="0"/>
              <w:autoSpaceDN w:val="0"/>
              <w:spacing w:before="120" w:after="200" w:line="259" w:lineRule="auto"/>
              <w:ind w:hanging="614"/>
              <w:rPr>
                <w:rFonts w:ascii="Verdana" w:eastAsia="Times New Roman" w:hAnsi="Verdana" w:cs="Calibri"/>
                <w:szCs w:val="18"/>
              </w:rPr>
            </w:pPr>
          </w:p>
        </w:tc>
        <w:tc>
          <w:tcPr>
            <w:tcW w:w="2127" w:type="dxa"/>
            <w:tcBorders>
              <w:right w:val="single" w:sz="4" w:space="0" w:color="auto"/>
            </w:tcBorders>
          </w:tcPr>
          <w:p w14:paraId="03D0C4C7" w14:textId="77777777" w:rsidR="000349C9" w:rsidRPr="002F4834" w:rsidRDefault="000349C9" w:rsidP="00886557">
            <w:pPr>
              <w:spacing w:before="120"/>
              <w:rPr>
                <w:rFonts w:ascii="Verdana" w:eastAsia="Times New Roman" w:hAnsi="Verdana" w:cs="Calibri"/>
                <w:szCs w:val="18"/>
              </w:rPr>
            </w:pPr>
          </w:p>
        </w:tc>
        <w:tc>
          <w:tcPr>
            <w:tcW w:w="1276" w:type="dxa"/>
            <w:tcBorders>
              <w:bottom w:val="single" w:sz="4" w:space="0" w:color="auto"/>
            </w:tcBorders>
          </w:tcPr>
          <w:p w14:paraId="7B19ADB4" w14:textId="77777777" w:rsidR="000349C9" w:rsidRPr="002F4834" w:rsidRDefault="000349C9" w:rsidP="00886557">
            <w:pPr>
              <w:spacing w:before="120"/>
              <w:rPr>
                <w:rFonts w:ascii="Verdana" w:eastAsia="Times New Roman" w:hAnsi="Verdana" w:cs="Calibri"/>
                <w:szCs w:val="18"/>
              </w:rPr>
            </w:pPr>
          </w:p>
        </w:tc>
        <w:tc>
          <w:tcPr>
            <w:tcW w:w="1134" w:type="dxa"/>
            <w:tcBorders>
              <w:top w:val="nil"/>
              <w:bottom w:val="single" w:sz="4" w:space="0" w:color="auto"/>
            </w:tcBorders>
          </w:tcPr>
          <w:p w14:paraId="2329C110" w14:textId="77777777" w:rsidR="000349C9" w:rsidRPr="002F4834" w:rsidRDefault="000349C9" w:rsidP="00886557">
            <w:pPr>
              <w:spacing w:before="120"/>
              <w:rPr>
                <w:rFonts w:ascii="Verdana" w:eastAsia="Times New Roman" w:hAnsi="Verdana" w:cs="Calibri"/>
                <w:szCs w:val="18"/>
              </w:rPr>
            </w:pPr>
          </w:p>
        </w:tc>
        <w:tc>
          <w:tcPr>
            <w:tcW w:w="1133" w:type="dxa"/>
            <w:tcBorders>
              <w:top w:val="nil"/>
              <w:bottom w:val="single" w:sz="4" w:space="0" w:color="auto"/>
              <w:right w:val="single" w:sz="4" w:space="0" w:color="auto"/>
            </w:tcBorders>
          </w:tcPr>
          <w:p w14:paraId="13E0413B" w14:textId="77777777" w:rsidR="000349C9" w:rsidRPr="002F4834" w:rsidRDefault="000349C9" w:rsidP="00886557">
            <w:pPr>
              <w:spacing w:before="120"/>
              <w:rPr>
                <w:rFonts w:ascii="Verdana" w:eastAsia="Times New Roman" w:hAnsi="Verdana" w:cs="Calibri"/>
                <w:szCs w:val="18"/>
              </w:rPr>
            </w:pPr>
          </w:p>
        </w:tc>
        <w:tc>
          <w:tcPr>
            <w:tcW w:w="3969" w:type="dxa"/>
            <w:tcBorders>
              <w:top w:val="single" w:sz="4" w:space="0" w:color="auto"/>
              <w:left w:val="single" w:sz="4" w:space="0" w:color="auto"/>
              <w:bottom w:val="single" w:sz="4" w:space="0" w:color="auto"/>
              <w:right w:val="single" w:sz="4" w:space="0" w:color="auto"/>
            </w:tcBorders>
          </w:tcPr>
          <w:p w14:paraId="1D3333AD" w14:textId="77777777" w:rsidR="000349C9" w:rsidRPr="002F4834" w:rsidRDefault="000349C9" w:rsidP="00886557">
            <w:pPr>
              <w:spacing w:before="120"/>
              <w:rPr>
                <w:rFonts w:ascii="Verdana" w:eastAsia="Times New Roman" w:hAnsi="Verdana" w:cs="Calibri"/>
                <w:szCs w:val="18"/>
              </w:rPr>
            </w:pPr>
          </w:p>
        </w:tc>
      </w:tr>
      <w:tr w:rsidR="000349C9" w:rsidRPr="002F4834" w14:paraId="2C6B2A86" w14:textId="77777777" w:rsidTr="00160C19">
        <w:trPr>
          <w:trHeight w:val="632"/>
        </w:trPr>
        <w:tc>
          <w:tcPr>
            <w:tcW w:w="567" w:type="dxa"/>
          </w:tcPr>
          <w:p w14:paraId="36333AFC" w14:textId="77777777" w:rsidR="000349C9" w:rsidRPr="002F4834" w:rsidRDefault="000349C9" w:rsidP="00886557">
            <w:pPr>
              <w:numPr>
                <w:ilvl w:val="0"/>
                <w:numId w:val="14"/>
              </w:numPr>
              <w:tabs>
                <w:tab w:val="left" w:pos="376"/>
              </w:tabs>
              <w:autoSpaceDE w:val="0"/>
              <w:autoSpaceDN w:val="0"/>
              <w:spacing w:before="120" w:after="200" w:line="259" w:lineRule="auto"/>
              <w:ind w:hanging="614"/>
              <w:rPr>
                <w:rFonts w:ascii="Verdana" w:eastAsia="Times New Roman" w:hAnsi="Verdana" w:cs="Calibri"/>
                <w:szCs w:val="18"/>
              </w:rPr>
            </w:pPr>
          </w:p>
        </w:tc>
        <w:tc>
          <w:tcPr>
            <w:tcW w:w="2127" w:type="dxa"/>
            <w:tcBorders>
              <w:right w:val="single" w:sz="4" w:space="0" w:color="auto"/>
            </w:tcBorders>
          </w:tcPr>
          <w:p w14:paraId="666AB7ED" w14:textId="77777777" w:rsidR="000349C9" w:rsidRPr="002F4834" w:rsidRDefault="000349C9" w:rsidP="00886557">
            <w:pPr>
              <w:spacing w:before="120"/>
              <w:rPr>
                <w:rFonts w:ascii="Verdana" w:eastAsia="Times New Roman" w:hAnsi="Verdana" w:cs="Calibri"/>
                <w:szCs w:val="18"/>
              </w:rPr>
            </w:pPr>
          </w:p>
        </w:tc>
        <w:tc>
          <w:tcPr>
            <w:tcW w:w="1276" w:type="dxa"/>
            <w:tcBorders>
              <w:top w:val="single" w:sz="4" w:space="0" w:color="auto"/>
              <w:bottom w:val="single" w:sz="4" w:space="0" w:color="auto"/>
            </w:tcBorders>
          </w:tcPr>
          <w:p w14:paraId="271EEBE5" w14:textId="77777777" w:rsidR="000349C9" w:rsidRPr="002F4834" w:rsidRDefault="000349C9"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684C8023" w14:textId="77777777" w:rsidR="000349C9" w:rsidRPr="002F4834" w:rsidRDefault="000349C9" w:rsidP="00886557">
            <w:pPr>
              <w:spacing w:before="120"/>
              <w:rPr>
                <w:rFonts w:ascii="Verdana" w:eastAsia="Times New Roman" w:hAnsi="Verdana" w:cs="Calibri"/>
                <w:szCs w:val="18"/>
              </w:rPr>
            </w:pPr>
          </w:p>
        </w:tc>
        <w:tc>
          <w:tcPr>
            <w:tcW w:w="1133" w:type="dxa"/>
            <w:tcBorders>
              <w:top w:val="single" w:sz="4" w:space="0" w:color="auto"/>
              <w:bottom w:val="single" w:sz="4" w:space="0" w:color="auto"/>
              <w:right w:val="single" w:sz="4" w:space="0" w:color="auto"/>
            </w:tcBorders>
          </w:tcPr>
          <w:p w14:paraId="59DCB7A6" w14:textId="77777777" w:rsidR="000349C9" w:rsidRPr="002F4834" w:rsidRDefault="000349C9" w:rsidP="00886557">
            <w:pPr>
              <w:spacing w:before="120"/>
              <w:rPr>
                <w:rFonts w:ascii="Verdana" w:eastAsia="Times New Roman" w:hAnsi="Verdana" w:cs="Calibri"/>
                <w:szCs w:val="18"/>
              </w:rPr>
            </w:pPr>
          </w:p>
        </w:tc>
        <w:tc>
          <w:tcPr>
            <w:tcW w:w="3969" w:type="dxa"/>
            <w:tcBorders>
              <w:top w:val="single" w:sz="4" w:space="0" w:color="auto"/>
              <w:left w:val="single" w:sz="4" w:space="0" w:color="auto"/>
              <w:bottom w:val="single" w:sz="4" w:space="0" w:color="auto"/>
              <w:right w:val="single" w:sz="4" w:space="0" w:color="auto"/>
            </w:tcBorders>
          </w:tcPr>
          <w:p w14:paraId="037E3B97" w14:textId="77777777" w:rsidR="000349C9" w:rsidRPr="002F4834" w:rsidRDefault="000349C9" w:rsidP="00886557">
            <w:pPr>
              <w:spacing w:before="120"/>
              <w:rPr>
                <w:rFonts w:ascii="Verdana" w:eastAsia="Times New Roman" w:hAnsi="Verdana" w:cs="Calibri"/>
                <w:szCs w:val="18"/>
              </w:rPr>
            </w:pPr>
          </w:p>
        </w:tc>
      </w:tr>
      <w:tr w:rsidR="00393E95" w:rsidRPr="002F4834" w14:paraId="5778FD1C" w14:textId="77777777" w:rsidTr="000349C9">
        <w:trPr>
          <w:trHeight w:val="443"/>
        </w:trPr>
        <w:tc>
          <w:tcPr>
            <w:tcW w:w="10206" w:type="dxa"/>
            <w:gridSpan w:val="6"/>
            <w:tcBorders>
              <w:right w:val="single" w:sz="4" w:space="0" w:color="auto"/>
            </w:tcBorders>
          </w:tcPr>
          <w:p w14:paraId="55B68E2B" w14:textId="29B4C4A3" w:rsidR="00393E95" w:rsidRPr="002F4834" w:rsidRDefault="00393E95" w:rsidP="00886557">
            <w:pPr>
              <w:spacing w:before="120"/>
              <w:rPr>
                <w:rFonts w:ascii="Verdana" w:eastAsia="Times New Roman" w:hAnsi="Verdana" w:cs="Calibri"/>
                <w:szCs w:val="18"/>
              </w:rPr>
            </w:pPr>
            <w:r w:rsidRPr="00393E95">
              <w:rPr>
                <w:rFonts w:ascii="Verdana" w:eastAsia="Times New Roman" w:hAnsi="Verdana" w:cs="Calibri"/>
                <w:szCs w:val="18"/>
              </w:rPr>
              <w:t xml:space="preserve">Poniżej usługi potwierdzające spełnienie warunku udziału w Postępowaniu dla </w:t>
            </w:r>
            <w:r w:rsidRPr="00CF78B9">
              <w:rPr>
                <w:rFonts w:ascii="Verdana" w:eastAsia="Times New Roman" w:hAnsi="Verdana" w:cs="Calibri"/>
                <w:b/>
                <w:bCs/>
                <w:szCs w:val="18"/>
              </w:rPr>
              <w:t>CZĘŚCI 2</w:t>
            </w:r>
            <w:r w:rsidRPr="00393E95">
              <w:rPr>
                <w:rFonts w:ascii="Verdana" w:eastAsia="Times New Roman" w:hAnsi="Verdana" w:cs="Calibri"/>
                <w:szCs w:val="18"/>
              </w:rPr>
              <w:t xml:space="preserve"> ZAMÓWIENIA</w:t>
            </w:r>
          </w:p>
        </w:tc>
      </w:tr>
      <w:tr w:rsidR="000349C9" w:rsidRPr="002F4834" w14:paraId="39395B09" w14:textId="77777777" w:rsidTr="00160C19">
        <w:trPr>
          <w:trHeight w:val="443"/>
        </w:trPr>
        <w:tc>
          <w:tcPr>
            <w:tcW w:w="567" w:type="dxa"/>
          </w:tcPr>
          <w:p w14:paraId="5792EDD1" w14:textId="77777777" w:rsidR="000349C9" w:rsidRPr="002F4834" w:rsidRDefault="000349C9" w:rsidP="00886557">
            <w:pPr>
              <w:numPr>
                <w:ilvl w:val="0"/>
                <w:numId w:val="14"/>
              </w:numPr>
              <w:tabs>
                <w:tab w:val="left" w:pos="376"/>
              </w:tabs>
              <w:autoSpaceDE w:val="0"/>
              <w:autoSpaceDN w:val="0"/>
              <w:spacing w:before="120" w:after="200" w:line="259" w:lineRule="auto"/>
              <w:ind w:hanging="614"/>
              <w:rPr>
                <w:rFonts w:ascii="Verdana" w:eastAsia="Times New Roman" w:hAnsi="Verdana" w:cs="Calibri"/>
                <w:szCs w:val="18"/>
              </w:rPr>
            </w:pPr>
          </w:p>
        </w:tc>
        <w:tc>
          <w:tcPr>
            <w:tcW w:w="2127" w:type="dxa"/>
            <w:tcBorders>
              <w:right w:val="single" w:sz="4" w:space="0" w:color="auto"/>
            </w:tcBorders>
          </w:tcPr>
          <w:p w14:paraId="3ABA522D" w14:textId="77777777" w:rsidR="000349C9" w:rsidRPr="002F4834" w:rsidRDefault="000349C9" w:rsidP="00886557">
            <w:pPr>
              <w:spacing w:before="120"/>
              <w:rPr>
                <w:rFonts w:ascii="Verdana" w:eastAsia="Times New Roman" w:hAnsi="Verdana" w:cs="Calibri"/>
                <w:szCs w:val="18"/>
              </w:rPr>
            </w:pPr>
          </w:p>
        </w:tc>
        <w:tc>
          <w:tcPr>
            <w:tcW w:w="1276" w:type="dxa"/>
          </w:tcPr>
          <w:p w14:paraId="18EF6DBA" w14:textId="77777777" w:rsidR="000349C9" w:rsidRPr="002F4834" w:rsidRDefault="000349C9" w:rsidP="00886557">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34514932" w14:textId="77777777" w:rsidR="000349C9" w:rsidRPr="002F4834" w:rsidRDefault="000349C9" w:rsidP="00886557">
            <w:pPr>
              <w:spacing w:before="120"/>
              <w:rPr>
                <w:rFonts w:ascii="Verdana" w:eastAsia="Times New Roman" w:hAnsi="Verdana" w:cs="Calibri"/>
                <w:szCs w:val="18"/>
              </w:rPr>
            </w:pPr>
          </w:p>
        </w:tc>
        <w:tc>
          <w:tcPr>
            <w:tcW w:w="1133" w:type="dxa"/>
            <w:tcBorders>
              <w:top w:val="nil"/>
              <w:left w:val="single" w:sz="4" w:space="0" w:color="auto"/>
              <w:bottom w:val="single" w:sz="4" w:space="0" w:color="auto"/>
              <w:right w:val="single" w:sz="4" w:space="0" w:color="auto"/>
            </w:tcBorders>
          </w:tcPr>
          <w:p w14:paraId="2D71C7BA" w14:textId="77777777" w:rsidR="000349C9" w:rsidRPr="002F4834" w:rsidRDefault="000349C9" w:rsidP="00886557">
            <w:pPr>
              <w:spacing w:before="120"/>
              <w:rPr>
                <w:rFonts w:ascii="Verdana" w:eastAsia="Times New Roman" w:hAnsi="Verdana" w:cs="Calibri"/>
                <w:szCs w:val="18"/>
              </w:rPr>
            </w:pPr>
          </w:p>
        </w:tc>
        <w:tc>
          <w:tcPr>
            <w:tcW w:w="3969" w:type="dxa"/>
            <w:tcBorders>
              <w:top w:val="single" w:sz="4" w:space="0" w:color="auto"/>
              <w:left w:val="single" w:sz="4" w:space="0" w:color="auto"/>
              <w:bottom w:val="single" w:sz="4" w:space="0" w:color="auto"/>
              <w:right w:val="single" w:sz="4" w:space="0" w:color="auto"/>
            </w:tcBorders>
          </w:tcPr>
          <w:p w14:paraId="0107E5C5" w14:textId="77777777" w:rsidR="000349C9" w:rsidRPr="002F4834" w:rsidRDefault="000349C9" w:rsidP="00886557">
            <w:pPr>
              <w:spacing w:before="120"/>
              <w:rPr>
                <w:rFonts w:ascii="Verdana" w:eastAsia="Times New Roman" w:hAnsi="Verdana" w:cs="Calibri"/>
                <w:szCs w:val="18"/>
              </w:rPr>
            </w:pPr>
          </w:p>
        </w:tc>
      </w:tr>
      <w:tr w:rsidR="000349C9" w:rsidRPr="002F4834" w14:paraId="70DC2129" w14:textId="77777777" w:rsidTr="00160C19">
        <w:trPr>
          <w:trHeight w:val="443"/>
        </w:trPr>
        <w:tc>
          <w:tcPr>
            <w:tcW w:w="567" w:type="dxa"/>
          </w:tcPr>
          <w:p w14:paraId="68664238" w14:textId="77777777" w:rsidR="000349C9" w:rsidRPr="002F4834" w:rsidRDefault="000349C9" w:rsidP="00886557">
            <w:pPr>
              <w:numPr>
                <w:ilvl w:val="0"/>
                <w:numId w:val="14"/>
              </w:numPr>
              <w:tabs>
                <w:tab w:val="left" w:pos="376"/>
              </w:tabs>
              <w:autoSpaceDE w:val="0"/>
              <w:autoSpaceDN w:val="0"/>
              <w:spacing w:before="120" w:after="200" w:line="259" w:lineRule="auto"/>
              <w:ind w:hanging="614"/>
              <w:rPr>
                <w:rFonts w:ascii="Verdana" w:eastAsia="Times New Roman" w:hAnsi="Verdana" w:cs="Calibri"/>
                <w:szCs w:val="18"/>
              </w:rPr>
            </w:pPr>
          </w:p>
        </w:tc>
        <w:tc>
          <w:tcPr>
            <w:tcW w:w="2127" w:type="dxa"/>
            <w:tcBorders>
              <w:right w:val="single" w:sz="4" w:space="0" w:color="auto"/>
            </w:tcBorders>
          </w:tcPr>
          <w:p w14:paraId="36074DB0" w14:textId="77777777" w:rsidR="000349C9" w:rsidRPr="002F4834" w:rsidRDefault="000349C9" w:rsidP="00886557">
            <w:pPr>
              <w:spacing w:before="120"/>
              <w:rPr>
                <w:rFonts w:ascii="Verdana" w:eastAsia="Times New Roman" w:hAnsi="Verdana" w:cs="Calibri"/>
                <w:szCs w:val="18"/>
              </w:rPr>
            </w:pPr>
          </w:p>
        </w:tc>
        <w:tc>
          <w:tcPr>
            <w:tcW w:w="1276" w:type="dxa"/>
          </w:tcPr>
          <w:p w14:paraId="513C2FA1" w14:textId="77777777" w:rsidR="000349C9" w:rsidRPr="002F4834" w:rsidRDefault="000349C9"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0CFC1366" w14:textId="77777777" w:rsidR="000349C9" w:rsidRPr="002F4834" w:rsidRDefault="000349C9" w:rsidP="00886557">
            <w:pPr>
              <w:spacing w:before="120"/>
              <w:rPr>
                <w:rFonts w:ascii="Verdana" w:eastAsia="Times New Roman" w:hAnsi="Verdana" w:cs="Calibri"/>
                <w:szCs w:val="18"/>
              </w:rPr>
            </w:pPr>
          </w:p>
        </w:tc>
        <w:tc>
          <w:tcPr>
            <w:tcW w:w="1133" w:type="dxa"/>
            <w:tcBorders>
              <w:top w:val="single" w:sz="4" w:space="0" w:color="auto"/>
              <w:left w:val="single" w:sz="4" w:space="0" w:color="auto"/>
              <w:bottom w:val="single" w:sz="4" w:space="0" w:color="auto"/>
              <w:right w:val="single" w:sz="4" w:space="0" w:color="auto"/>
            </w:tcBorders>
          </w:tcPr>
          <w:p w14:paraId="3D80F6B6" w14:textId="77777777" w:rsidR="000349C9" w:rsidRPr="002F4834" w:rsidRDefault="000349C9" w:rsidP="00886557">
            <w:pPr>
              <w:spacing w:before="120"/>
              <w:rPr>
                <w:rFonts w:ascii="Verdana" w:eastAsia="Times New Roman" w:hAnsi="Verdana" w:cs="Calibri"/>
                <w:szCs w:val="18"/>
              </w:rPr>
            </w:pPr>
          </w:p>
        </w:tc>
        <w:tc>
          <w:tcPr>
            <w:tcW w:w="3969" w:type="dxa"/>
            <w:tcBorders>
              <w:top w:val="single" w:sz="4" w:space="0" w:color="auto"/>
              <w:left w:val="single" w:sz="4" w:space="0" w:color="auto"/>
              <w:bottom w:val="single" w:sz="4" w:space="0" w:color="auto"/>
              <w:right w:val="single" w:sz="4" w:space="0" w:color="auto"/>
            </w:tcBorders>
          </w:tcPr>
          <w:p w14:paraId="178588F9" w14:textId="77777777" w:rsidR="000349C9" w:rsidRPr="002F4834" w:rsidRDefault="000349C9" w:rsidP="00886557">
            <w:pPr>
              <w:spacing w:before="120"/>
              <w:rPr>
                <w:rFonts w:ascii="Verdana" w:eastAsia="Times New Roman" w:hAnsi="Verdana" w:cs="Calibri"/>
                <w:szCs w:val="18"/>
              </w:rPr>
            </w:pPr>
          </w:p>
        </w:tc>
      </w:tr>
    </w:tbl>
    <w:bookmarkEnd w:id="15"/>
    <w:p w14:paraId="76E05FAE" w14:textId="13BB21C5"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UWAGA!</w:t>
      </w:r>
    </w:p>
    <w:p w14:paraId="18C38FBF"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Należy dostosować ilość wierszy do ilości wykazywanych zadań.</w:t>
      </w:r>
    </w:p>
    <w:p w14:paraId="2E18BE8C" w14:textId="77777777" w:rsidR="00ED481D" w:rsidRDefault="00735FA3" w:rsidP="00735FA3">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 xml:space="preserve">Należy dołączyć referencje lub inne dokumenty potwierdzające należyte wykonanie usług. </w:t>
      </w:r>
    </w:p>
    <w:p w14:paraId="347481CE" w14:textId="4B2C2842" w:rsidR="00735FA3" w:rsidRPr="00AA65FC" w:rsidRDefault="00735FA3" w:rsidP="00AA65FC">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W przypadku braku tych dokumentów,</w:t>
      </w:r>
      <w:r w:rsidR="00ED481D" w:rsidRPr="00ED481D">
        <w:rPr>
          <w:rFonts w:ascii="Verdana" w:eastAsia="Verdana" w:hAnsi="Verdana" w:cs="Times New Roman"/>
          <w:i/>
          <w:sz w:val="14"/>
          <w:szCs w:val="14"/>
        </w:rPr>
        <w:t xml:space="preserve"> </w:t>
      </w:r>
      <w:r w:rsidR="00ED481D" w:rsidRPr="00AD1243">
        <w:rPr>
          <w:rFonts w:ascii="Verdana" w:eastAsia="Verdana" w:hAnsi="Verdana" w:cs="Times New Roman"/>
          <w:i/>
          <w:sz w:val="14"/>
          <w:szCs w:val="14"/>
        </w:rPr>
        <w:t>Wykonawca jest obowiązany podać dane, takie jak imię, nazwisko, nr telefonu, adres e-mail, osoby po stronie odbiorcy usług, mogącej potwierdzić ich należytą realizację</w:t>
      </w:r>
      <w:r w:rsidR="00ED481D">
        <w:rPr>
          <w:rFonts w:ascii="Verdana" w:eastAsia="Verdana" w:hAnsi="Verdana" w:cs="Times New Roman"/>
          <w:i/>
          <w:sz w:val="14"/>
          <w:szCs w:val="14"/>
        </w:rPr>
        <w:t>, natomiast</w:t>
      </w:r>
      <w:r w:rsidRPr="00225CCB">
        <w:rPr>
          <w:rFonts w:ascii="Verdana" w:eastAsia="Verdana" w:hAnsi="Verdana" w:cs="Times New Roman"/>
          <w:i/>
          <w:sz w:val="14"/>
          <w:szCs w:val="14"/>
        </w:rPr>
        <w:t xml:space="preserve"> Zamawiający będzie traktować wykaz jako oświadczenie własne wykonawcy o należytej realizacji wskazanych usług.</w:t>
      </w:r>
    </w:p>
    <w:p w14:paraId="46A902AB" w14:textId="77777777" w:rsidR="00735FA3" w:rsidRPr="004119DA" w:rsidRDefault="00735FA3" w:rsidP="00735FA3"/>
    <w:p w14:paraId="5CD83F7F" w14:textId="77777777" w:rsidR="00735FA3" w:rsidRPr="0035204E" w:rsidRDefault="00735FA3" w:rsidP="00EB1E8D">
      <w:pPr>
        <w:tabs>
          <w:tab w:val="left" w:pos="851"/>
        </w:tabs>
        <w:suppressAutoHyphens/>
        <w:spacing w:before="360"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627EBF8C" w14:textId="2ED4C487" w:rsidR="002353D4" w:rsidRDefault="00735FA3" w:rsidP="00BB3226">
      <w:pPr>
        <w:tabs>
          <w:tab w:val="left" w:pos="851"/>
        </w:tabs>
        <w:suppressAutoHyphens/>
        <w:spacing w:after="0"/>
        <w:ind w:left="5529" w:right="68"/>
        <w:jc w:val="both"/>
        <w:rPr>
          <w:rFonts w:eastAsia="Times New Roman" w:cs="Calibri"/>
          <w:i/>
          <w:sz w:val="14"/>
          <w:szCs w:val="14"/>
        </w:rPr>
      </w:pP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do składania oświadczeń woli w imieniu Wykonawcy</w:t>
      </w:r>
    </w:p>
    <w:p w14:paraId="2F5C37BF" w14:textId="305E7555" w:rsidR="0035204E" w:rsidRPr="00E4131C" w:rsidRDefault="002353D4" w:rsidP="00100D51">
      <w:pPr>
        <w:rPr>
          <w:rFonts w:eastAsia="Times New Roman" w:cs="Calibri"/>
          <w:i/>
          <w:sz w:val="14"/>
          <w:szCs w:val="14"/>
        </w:rPr>
      </w:pPr>
      <w:r>
        <w:rPr>
          <w:rFonts w:eastAsia="Times New Roman" w:cs="Calibri"/>
          <w:i/>
          <w:sz w:val="14"/>
          <w:szCs w:val="14"/>
        </w:rPr>
        <w:br w:type="page"/>
      </w:r>
      <w:r w:rsidR="00735FA3" w:rsidRPr="00100D51">
        <w:rPr>
          <w:b/>
        </w:rPr>
        <w:lastRenderedPageBreak/>
        <w:t xml:space="preserve">ZAŁĄCZNIK NR </w:t>
      </w:r>
      <w:r w:rsidR="003331C3">
        <w:rPr>
          <w:b/>
        </w:rPr>
        <w:t>4</w:t>
      </w:r>
      <w:r w:rsidR="00735FA3" w:rsidRPr="00100D51">
        <w:rPr>
          <w:b/>
        </w:rPr>
        <w:t xml:space="preserve"> DO SWZ - ZOBOWIĄZANIE PODMIOTU UDOSTĘPNIAJĄCEGO ZASOBY</w:t>
      </w:r>
    </w:p>
    <w:p w14:paraId="7FD36B9B" w14:textId="77777777" w:rsidR="0035204E" w:rsidRDefault="0035204E" w:rsidP="0035204E">
      <w:pPr>
        <w:pStyle w:val="Akapitzlist"/>
      </w:pPr>
    </w:p>
    <w:p w14:paraId="301C3C22" w14:textId="77777777" w:rsidR="00735FA3" w:rsidRPr="00695C3E" w:rsidRDefault="0035204E" w:rsidP="007D08A9">
      <w:pPr>
        <w:pStyle w:val="Akapitzlist"/>
        <w:ind w:hanging="720"/>
        <w:jc w:val="center"/>
        <w:rPr>
          <w:b/>
          <w:bCs/>
          <w:color w:val="1A7466" w:themeColor="accent2"/>
          <w:sz w:val="20"/>
          <w:szCs w:val="20"/>
        </w:rPr>
      </w:pPr>
      <w:r w:rsidRPr="00695C3E">
        <w:rPr>
          <w:b/>
          <w:bCs/>
          <w:color w:val="1A7466" w:themeColor="accent2"/>
          <w:sz w:val="20"/>
          <w:szCs w:val="20"/>
        </w:rPr>
        <w:t xml:space="preserve">Zobowiązanie </w:t>
      </w:r>
    </w:p>
    <w:p w14:paraId="5C6888BC" w14:textId="76C71C2E" w:rsidR="00735FA3" w:rsidRPr="00695C3E" w:rsidRDefault="0035204E" w:rsidP="007D08A9">
      <w:pPr>
        <w:pStyle w:val="Akapitzlist"/>
        <w:ind w:hanging="720"/>
        <w:jc w:val="center"/>
        <w:rPr>
          <w:b/>
          <w:bCs/>
          <w:color w:val="1A7466" w:themeColor="accent2"/>
          <w:sz w:val="20"/>
          <w:szCs w:val="20"/>
        </w:rPr>
      </w:pPr>
      <w:r w:rsidRPr="00695C3E">
        <w:rPr>
          <w:b/>
          <w:bCs/>
          <w:color w:val="1A7466" w:themeColor="accent2"/>
          <w:sz w:val="20"/>
          <w:szCs w:val="20"/>
        </w:rPr>
        <w:t>podmiotu udostępniającego zas</w:t>
      </w:r>
      <w:r w:rsidR="00B93C7A">
        <w:rPr>
          <w:b/>
          <w:bCs/>
          <w:color w:val="1A7466" w:themeColor="accent2"/>
          <w:sz w:val="20"/>
          <w:szCs w:val="20"/>
        </w:rPr>
        <w:t>oby</w:t>
      </w:r>
    </w:p>
    <w:p w14:paraId="6CD4159D" w14:textId="6B0E057E" w:rsidR="0035204E" w:rsidRPr="00695C3E" w:rsidRDefault="0035204E" w:rsidP="007D08A9">
      <w:pPr>
        <w:pStyle w:val="Akapitzlist"/>
        <w:ind w:hanging="720"/>
        <w:jc w:val="center"/>
        <w:rPr>
          <w:color w:val="1A7466" w:themeColor="accent2"/>
          <w:sz w:val="20"/>
          <w:szCs w:val="20"/>
        </w:rPr>
      </w:pPr>
      <w:r w:rsidRPr="00695C3E">
        <w:rPr>
          <w:color w:val="1A7466" w:themeColor="accent2"/>
          <w:sz w:val="20"/>
          <w:szCs w:val="20"/>
        </w:rPr>
        <w:t>w trakcie realizacji</w:t>
      </w:r>
      <w:r w:rsidR="00C44F74">
        <w:rPr>
          <w:color w:val="1A7466" w:themeColor="accent2"/>
          <w:sz w:val="20"/>
          <w:szCs w:val="20"/>
        </w:rPr>
        <w:t xml:space="preserve"> </w:t>
      </w:r>
      <w:r w:rsidRPr="00695C3E">
        <w:rPr>
          <w:color w:val="1A7466" w:themeColor="accent2"/>
          <w:sz w:val="20"/>
          <w:szCs w:val="20"/>
        </w:rPr>
        <w:t>Zamówienia pn.:</w:t>
      </w:r>
    </w:p>
    <w:p w14:paraId="1F4E0F10" w14:textId="2BFC6A98" w:rsidR="0035204E" w:rsidRPr="00112747" w:rsidRDefault="0035204E" w:rsidP="00112747">
      <w:pPr>
        <w:pStyle w:val="Akapitzlist"/>
        <w:ind w:left="576" w:hanging="720"/>
        <w:jc w:val="center"/>
        <w:rPr>
          <w:b/>
          <w:bCs/>
          <w:color w:val="1A7466" w:themeColor="accent2"/>
          <w:sz w:val="20"/>
          <w:szCs w:val="20"/>
        </w:rPr>
      </w:pPr>
      <w:r w:rsidRPr="00642E5D">
        <w:rPr>
          <w:b/>
          <w:bCs/>
          <w:color w:val="1A7466" w:themeColor="accent2"/>
          <w:sz w:val="20"/>
          <w:szCs w:val="20"/>
        </w:rPr>
        <w:t>„</w:t>
      </w:r>
      <w:r w:rsidR="00642E5D" w:rsidRPr="00642E5D">
        <w:rPr>
          <w:b/>
          <w:bCs/>
          <w:color w:val="1A7466" w:themeColor="accent2"/>
          <w:sz w:val="20"/>
          <w:szCs w:val="20"/>
        </w:rPr>
        <w:t xml:space="preserve">Przeglądy serwisowe analizatorów wody zainstalowanych w </w:t>
      </w:r>
      <w:r w:rsidR="00B85EF8">
        <w:rPr>
          <w:b/>
          <w:bCs/>
          <w:color w:val="1A7466" w:themeColor="accent2"/>
          <w:sz w:val="20"/>
          <w:szCs w:val="20"/>
        </w:rPr>
        <w:t>e</w:t>
      </w:r>
      <w:r w:rsidR="00642E5D" w:rsidRPr="00642E5D">
        <w:rPr>
          <w:b/>
          <w:bCs/>
          <w:color w:val="1A7466" w:themeColor="accent2"/>
          <w:sz w:val="20"/>
          <w:szCs w:val="20"/>
        </w:rPr>
        <w:t>lektrowni PGE Gryfino Dolna Odra sp. z o.o.</w:t>
      </w:r>
      <w:r w:rsidR="000B4787" w:rsidRPr="00112747">
        <w:rPr>
          <w:color w:val="1A7466" w:themeColor="accent2"/>
          <w:sz w:val="20"/>
          <w:szCs w:val="20"/>
        </w:rPr>
        <w:t>”</w:t>
      </w:r>
    </w:p>
    <w:p w14:paraId="3FCFF209" w14:textId="5696919A" w:rsidR="00FF3709" w:rsidRPr="00695C3E" w:rsidRDefault="0035204E" w:rsidP="007D08A9">
      <w:pPr>
        <w:pStyle w:val="Akapitzlist"/>
        <w:ind w:hanging="720"/>
        <w:jc w:val="center"/>
        <w:rPr>
          <w:color w:val="1A7466" w:themeColor="accent2"/>
          <w:sz w:val="20"/>
          <w:szCs w:val="20"/>
        </w:rPr>
      </w:pPr>
      <w:r w:rsidRPr="00695C3E">
        <w:rPr>
          <w:color w:val="1A7466" w:themeColor="accent2"/>
          <w:sz w:val="20"/>
          <w:szCs w:val="20"/>
        </w:rPr>
        <w:t xml:space="preserve">Postępowanie nr </w:t>
      </w:r>
      <w:r w:rsidR="0021288D" w:rsidRPr="0021288D">
        <w:rPr>
          <w:color w:val="1A7466" w:themeColor="accent2"/>
          <w:sz w:val="20"/>
          <w:szCs w:val="20"/>
        </w:rPr>
        <w:t>POST/PGE/GRY/DZ/00060/2026</w:t>
      </w:r>
    </w:p>
    <w:p w14:paraId="7053DDAC" w14:textId="77777777" w:rsidR="00F00CB5" w:rsidRDefault="00F00CB5" w:rsidP="00FF3709">
      <w:pPr>
        <w:pStyle w:val="Akapitzlist"/>
        <w:jc w:val="center"/>
        <w:rPr>
          <w:sz w:val="20"/>
          <w:szCs w:val="20"/>
        </w:rPr>
      </w:pPr>
    </w:p>
    <w:p w14:paraId="4FA557B8" w14:textId="5F257DFE" w:rsidR="0035204E" w:rsidRPr="00FF3709" w:rsidRDefault="0035204E" w:rsidP="00FF3709">
      <w:pPr>
        <w:ind w:left="-284"/>
        <w:rPr>
          <w:sz w:val="20"/>
          <w:szCs w:val="20"/>
        </w:rPr>
      </w:pPr>
      <w:r>
        <w:t>Działając w imieniu i na rzecz:</w:t>
      </w:r>
    </w:p>
    <w:tbl>
      <w:tblPr>
        <w:tblStyle w:val="Tabela-Siatka112"/>
        <w:tblW w:w="9782" w:type="dxa"/>
        <w:tblInd w:w="-289" w:type="dxa"/>
        <w:tblLook w:val="04A0" w:firstRow="1" w:lastRow="0" w:firstColumn="1" w:lastColumn="0" w:noHBand="0" w:noVBand="1"/>
      </w:tblPr>
      <w:tblGrid>
        <w:gridCol w:w="4253"/>
        <w:gridCol w:w="3231"/>
        <w:gridCol w:w="2298"/>
      </w:tblGrid>
      <w:tr w:rsidR="0035204E" w:rsidRPr="0035204E" w14:paraId="417C9BB7" w14:textId="77777777" w:rsidTr="0035204E">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5230849" w14:textId="77777777" w:rsidR="0035204E" w:rsidRPr="00736BBC" w:rsidRDefault="0035204E" w:rsidP="0035204E">
            <w:pPr>
              <w:widowControl w:val="0"/>
              <w:spacing w:line="276" w:lineRule="auto"/>
              <w:jc w:val="center"/>
              <w:rPr>
                <w:rFonts w:asciiTheme="minorHAnsi" w:eastAsia="EUAlbertina-Regular-Identity-H" w:hAnsiTheme="minorHAnsi" w:cs="Calibri"/>
                <w:bCs/>
                <w:szCs w:val="18"/>
              </w:rPr>
            </w:pPr>
            <w:r w:rsidRPr="00736BBC">
              <w:rPr>
                <w:rFonts w:asciiTheme="minorHAnsi" w:eastAsia="EUAlbertina-Regular-Identity-H" w:hAnsiTheme="minorHAnsi" w:cs="Calibri"/>
                <w:bCs/>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C019535" w14:textId="2B69C99C" w:rsidR="0035204E" w:rsidRPr="00736BBC" w:rsidRDefault="0035204E" w:rsidP="0035204E">
            <w:pPr>
              <w:widowControl w:val="0"/>
              <w:spacing w:line="276" w:lineRule="auto"/>
              <w:jc w:val="center"/>
              <w:rPr>
                <w:rFonts w:asciiTheme="minorHAnsi" w:eastAsia="EUAlbertina-Regular-Identity-H" w:hAnsiTheme="minorHAnsi" w:cs="Calibri"/>
                <w:bCs/>
                <w:szCs w:val="18"/>
              </w:rPr>
            </w:pPr>
            <w:r w:rsidRPr="00736BBC">
              <w:rPr>
                <w:rFonts w:asciiTheme="minorHAnsi" w:eastAsia="EUAlbertina-Regular-Identity-H" w:hAnsiTheme="minorHAnsi" w:cs="Calibri"/>
                <w:bCs/>
                <w:szCs w:val="18"/>
              </w:rPr>
              <w:t xml:space="preserve">Adres </w:t>
            </w:r>
            <w:r w:rsidR="00974B09" w:rsidRPr="00736BBC">
              <w:rPr>
                <w:rFonts w:asciiTheme="minorHAnsi" w:eastAsia="EUAlbertina-Regular-Identity-H" w:hAnsiTheme="minorHAnsi" w:cs="Calibri"/>
                <w:bCs/>
                <w:szCs w:val="18"/>
              </w:rPr>
              <w:t>podmiotu udostępniającego zasoby</w:t>
            </w:r>
          </w:p>
        </w:tc>
        <w:tc>
          <w:tcPr>
            <w:tcW w:w="2298"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63C61766" w14:textId="77777777" w:rsidR="0035204E" w:rsidRPr="00736BBC" w:rsidRDefault="0035204E" w:rsidP="0035204E">
            <w:pPr>
              <w:widowControl w:val="0"/>
              <w:spacing w:line="276" w:lineRule="auto"/>
              <w:jc w:val="center"/>
              <w:rPr>
                <w:rFonts w:asciiTheme="minorHAnsi" w:eastAsia="EUAlbertina-Regular-Identity-H" w:hAnsiTheme="minorHAnsi" w:cs="Calibri"/>
                <w:bCs/>
                <w:szCs w:val="18"/>
              </w:rPr>
            </w:pPr>
            <w:r w:rsidRPr="00736BBC">
              <w:rPr>
                <w:rFonts w:asciiTheme="minorHAnsi" w:eastAsia="EUAlbertina-Regular-Identity-H" w:hAnsiTheme="minorHAnsi" w:cs="Calibri"/>
                <w:bCs/>
                <w:szCs w:val="18"/>
              </w:rPr>
              <w:t>NIP/REGON</w:t>
            </w:r>
          </w:p>
        </w:tc>
      </w:tr>
      <w:tr w:rsidR="0035204E" w:rsidRPr="0035204E" w14:paraId="22CD0E85" w14:textId="77777777" w:rsidTr="0035204E">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646E9864" w14:textId="77777777" w:rsidR="0035204E" w:rsidRPr="006454D6" w:rsidRDefault="0035204E" w:rsidP="0035204E">
            <w:pPr>
              <w:widowControl w:val="0"/>
              <w:spacing w:line="276" w:lineRule="auto"/>
              <w:jc w:val="center"/>
              <w:rPr>
                <w:rFonts w:eastAsia="EUAlbertina-Regular-Identity-H"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01D9172A" w14:textId="77777777" w:rsidR="0035204E" w:rsidRPr="006454D6" w:rsidRDefault="0035204E" w:rsidP="0035204E">
            <w:pPr>
              <w:widowControl w:val="0"/>
              <w:spacing w:line="276" w:lineRule="auto"/>
              <w:jc w:val="center"/>
              <w:rPr>
                <w:rFonts w:eastAsia="EUAlbertina-Regular-Identity-H" w:cs="Calibri"/>
                <w:szCs w:val="18"/>
              </w:rPr>
            </w:pPr>
          </w:p>
        </w:tc>
        <w:tc>
          <w:tcPr>
            <w:tcW w:w="2298" w:type="dxa"/>
            <w:tcBorders>
              <w:top w:val="single" w:sz="4" w:space="0" w:color="auto"/>
              <w:left w:val="single" w:sz="4" w:space="0" w:color="auto"/>
              <w:bottom w:val="single" w:sz="4" w:space="0" w:color="auto"/>
              <w:right w:val="single" w:sz="4" w:space="0" w:color="auto"/>
            </w:tcBorders>
            <w:vAlign w:val="center"/>
          </w:tcPr>
          <w:p w14:paraId="005A49C7" w14:textId="77777777" w:rsidR="0035204E" w:rsidRPr="006454D6" w:rsidRDefault="0035204E" w:rsidP="0035204E">
            <w:pPr>
              <w:widowControl w:val="0"/>
              <w:spacing w:line="276" w:lineRule="auto"/>
              <w:jc w:val="center"/>
              <w:rPr>
                <w:rFonts w:eastAsia="EUAlbertina-Regular-Identity-H" w:cs="Calibri"/>
                <w:szCs w:val="18"/>
              </w:rPr>
            </w:pPr>
          </w:p>
        </w:tc>
      </w:tr>
    </w:tbl>
    <w:p w14:paraId="2FB2C9C5" w14:textId="77777777" w:rsidR="00063C0D" w:rsidRDefault="00063C0D" w:rsidP="00063C0D"/>
    <w:p w14:paraId="78F362C1" w14:textId="6C18B75A" w:rsidR="0035204E" w:rsidRDefault="0035204E" w:rsidP="00063C0D">
      <w:pPr>
        <w:spacing w:before="40" w:after="240"/>
      </w:pPr>
      <w:r w:rsidRPr="0008511F">
        <w:t>OŚWIADCZAMY, iż zobowiązujemy się do oddania Wykonawcy, tj. ……………………</w:t>
      </w:r>
      <w:proofErr w:type="gramStart"/>
      <w:r w:rsidRPr="0008511F">
        <w:t>…….</w:t>
      </w:r>
      <w:proofErr w:type="gramEnd"/>
      <w:r w:rsidRPr="0008511F">
        <w:t>…………………………. z siedzibą w ……………………</w:t>
      </w:r>
      <w:proofErr w:type="gramStart"/>
      <w:r w:rsidRPr="0008511F">
        <w:t>…….</w:t>
      </w:r>
      <w:proofErr w:type="gramEnd"/>
      <w:r w:rsidRPr="0008511F">
        <w:t>…………………………., do dyspozycji niezbędne zasoby na potrzeby realizacji Zamówienia w zakresie:</w:t>
      </w:r>
    </w:p>
    <w:tbl>
      <w:tblPr>
        <w:tblStyle w:val="Tabela-Siatka1111"/>
        <w:tblW w:w="9777" w:type="dxa"/>
        <w:tblInd w:w="-289" w:type="dxa"/>
        <w:tblLook w:val="04A0" w:firstRow="1" w:lastRow="0" w:firstColumn="1" w:lastColumn="0" w:noHBand="0" w:noVBand="1"/>
      </w:tblPr>
      <w:tblGrid>
        <w:gridCol w:w="2051"/>
        <w:gridCol w:w="1388"/>
        <w:gridCol w:w="2045"/>
        <w:gridCol w:w="2048"/>
        <w:gridCol w:w="2245"/>
      </w:tblGrid>
      <w:tr w:rsidR="009B2446" w:rsidRPr="0035204E" w14:paraId="51234609" w14:textId="77777777" w:rsidTr="009B2446">
        <w:trPr>
          <w:trHeight w:val="1622"/>
        </w:trPr>
        <w:tc>
          <w:tcPr>
            <w:tcW w:w="2051" w:type="dxa"/>
            <w:shd w:val="clear" w:color="auto" w:fill="1A7466" w:themeFill="text2"/>
            <w:vAlign w:val="center"/>
          </w:tcPr>
          <w:p w14:paraId="2C207E4D" w14:textId="77777777" w:rsidR="009B2446" w:rsidRPr="001B29AB" w:rsidRDefault="009B2446" w:rsidP="0035204E">
            <w:pPr>
              <w:jc w:val="center"/>
              <w:rPr>
                <w:rFonts w:ascii="Verdana" w:eastAsia="EUAlbertina-Regular-Identity-H" w:hAnsi="Verdana" w:cs="Calibri"/>
                <w:sz w:val="16"/>
                <w:szCs w:val="16"/>
              </w:rPr>
            </w:pPr>
            <w:r w:rsidRPr="001B29AB">
              <w:rPr>
                <w:rFonts w:ascii="Verdana" w:eastAsia="EUAlbertina-Regular-Identity-H" w:hAnsi="Verdana" w:cs="Calibri"/>
                <w:sz w:val="16"/>
                <w:szCs w:val="16"/>
              </w:rPr>
              <w:t>Warunek/kryteria selekcji, na spełnienie którego inny podmiot (trzeci) udostępnia zasoby</w:t>
            </w:r>
          </w:p>
        </w:tc>
        <w:tc>
          <w:tcPr>
            <w:tcW w:w="1388" w:type="dxa"/>
            <w:shd w:val="clear" w:color="auto" w:fill="1A7466" w:themeFill="text2"/>
            <w:vAlign w:val="center"/>
          </w:tcPr>
          <w:p w14:paraId="759A10EF" w14:textId="77777777" w:rsidR="009B2446" w:rsidRPr="001B29AB" w:rsidRDefault="009B2446" w:rsidP="0035204E">
            <w:pPr>
              <w:jc w:val="center"/>
              <w:rPr>
                <w:rFonts w:ascii="Verdana" w:eastAsia="EUAlbertina-Regular-Identity-H" w:hAnsi="Verdana" w:cs="Calibri"/>
                <w:sz w:val="16"/>
                <w:szCs w:val="16"/>
              </w:rPr>
            </w:pPr>
            <w:r w:rsidRPr="001B29AB">
              <w:rPr>
                <w:rFonts w:ascii="Verdana" w:eastAsia="EUAlbertina-Regular-Identity-H" w:hAnsi="Verdana" w:cs="Calibri"/>
                <w:sz w:val="16"/>
                <w:szCs w:val="16"/>
              </w:rPr>
              <w:t>Rodzaj zasobu</w:t>
            </w:r>
          </w:p>
        </w:tc>
        <w:tc>
          <w:tcPr>
            <w:tcW w:w="2045" w:type="dxa"/>
            <w:shd w:val="clear" w:color="auto" w:fill="1A7466" w:themeFill="text2"/>
            <w:vAlign w:val="center"/>
          </w:tcPr>
          <w:p w14:paraId="32888D2C" w14:textId="77777777" w:rsidR="009B2446" w:rsidRPr="001B29AB" w:rsidRDefault="009B2446" w:rsidP="0035204E">
            <w:pPr>
              <w:jc w:val="center"/>
              <w:rPr>
                <w:rFonts w:ascii="Verdana" w:eastAsia="EUAlbertina-Regular-Identity-H" w:hAnsi="Verdana" w:cs="Calibri"/>
                <w:sz w:val="16"/>
                <w:szCs w:val="16"/>
              </w:rPr>
            </w:pPr>
            <w:r w:rsidRPr="001B29AB">
              <w:rPr>
                <w:rFonts w:ascii="Verdana" w:eastAsia="EUAlbertina-Regular-Identity-H" w:hAnsi="Verdana" w:cs="Calibri"/>
                <w:sz w:val="16"/>
                <w:szCs w:val="16"/>
              </w:rPr>
              <w:t>Zakres dostępnych Wykonawcy zasobów podmiotu udostępniającego zasoby</w:t>
            </w:r>
          </w:p>
        </w:tc>
        <w:tc>
          <w:tcPr>
            <w:tcW w:w="2048" w:type="dxa"/>
            <w:shd w:val="clear" w:color="auto" w:fill="1A7466" w:themeFill="text2"/>
            <w:vAlign w:val="center"/>
          </w:tcPr>
          <w:p w14:paraId="3B9C9DA3" w14:textId="6F288697" w:rsidR="009B2446" w:rsidRPr="001B29AB" w:rsidRDefault="009B2446" w:rsidP="0035204E">
            <w:pPr>
              <w:jc w:val="center"/>
              <w:rPr>
                <w:rFonts w:ascii="Verdana" w:eastAsia="EUAlbertina-Regular-Identity-H" w:hAnsi="Verdana" w:cs="Calibri"/>
                <w:sz w:val="16"/>
                <w:szCs w:val="16"/>
              </w:rPr>
            </w:pPr>
            <w:r w:rsidRPr="001B29AB">
              <w:rPr>
                <w:rFonts w:ascii="Verdana" w:eastAsia="EUAlbertina-Regular-Identity-H" w:hAnsi="Verdana" w:cs="Calibri"/>
                <w:sz w:val="16"/>
                <w:szCs w:val="16"/>
              </w:rPr>
              <w:t>Sposób wykorzystania przez Wykonawcę zasobów podmiotu udostępniającego te zasoby, przy wykonywaniu zamówienia</w:t>
            </w:r>
          </w:p>
        </w:tc>
        <w:tc>
          <w:tcPr>
            <w:tcW w:w="2245" w:type="dxa"/>
            <w:shd w:val="clear" w:color="auto" w:fill="1A7466" w:themeFill="text2"/>
          </w:tcPr>
          <w:p w14:paraId="02584917" w14:textId="77777777" w:rsidR="009B2446" w:rsidRPr="001B29AB" w:rsidRDefault="009B2446" w:rsidP="0035204E">
            <w:pPr>
              <w:jc w:val="center"/>
              <w:rPr>
                <w:rFonts w:ascii="Verdana" w:eastAsia="EUAlbertina-Regular-Identity-H" w:hAnsi="Verdana" w:cs="Calibri"/>
                <w:sz w:val="16"/>
                <w:szCs w:val="16"/>
              </w:rPr>
            </w:pPr>
            <w:r w:rsidRPr="001B29AB">
              <w:rPr>
                <w:rFonts w:ascii="Verdana" w:eastAsia="EUAlbertina-Regular-Identity-H" w:hAnsi="Verdana" w:cs="Calibri"/>
                <w:sz w:val="16"/>
                <w:szCs w:val="16"/>
              </w:rPr>
              <w:t>Czy i w jakim zakresie podmiot udostępniający zasoby, na zdolnościach którego Wykonawca polega w odniesieniu do</w:t>
            </w:r>
          </w:p>
          <w:p w14:paraId="0FF8A6CA" w14:textId="12F30404" w:rsidR="009B2446" w:rsidRPr="001B29AB" w:rsidRDefault="009B2446" w:rsidP="0035204E">
            <w:pPr>
              <w:jc w:val="center"/>
              <w:rPr>
                <w:rFonts w:ascii="Verdana" w:eastAsia="EUAlbertina-Regular-Identity-H" w:hAnsi="Verdana" w:cs="Calibri"/>
                <w:sz w:val="16"/>
                <w:szCs w:val="16"/>
              </w:rPr>
            </w:pPr>
            <w:r w:rsidRPr="001B29AB">
              <w:rPr>
                <w:rFonts w:ascii="Verdana" w:eastAsia="EUAlbertina-Regular-Identity-H" w:hAnsi="Verdana" w:cs="Calibri"/>
                <w:sz w:val="16"/>
                <w:szCs w:val="16"/>
              </w:rPr>
              <w:t>warunków udziału w Postępowaniu dotyczących, kwalifikacji zawodowych lub doświadczenia,</w:t>
            </w:r>
            <w:r w:rsidR="009E259D">
              <w:rPr>
                <w:rFonts w:ascii="Verdana" w:eastAsia="EUAlbertina-Regular-Identity-H" w:hAnsi="Verdana" w:cs="Calibri"/>
                <w:sz w:val="16"/>
                <w:szCs w:val="16"/>
              </w:rPr>
              <w:t xml:space="preserve"> zrealizuje</w:t>
            </w:r>
            <w:r w:rsidRPr="001B29AB">
              <w:rPr>
                <w:rFonts w:ascii="Verdana" w:eastAsia="EUAlbertina-Regular-Identity-H" w:hAnsi="Verdana" w:cs="Calibri"/>
                <w:sz w:val="16"/>
                <w:szCs w:val="16"/>
              </w:rPr>
              <w:t xml:space="preserve"> usługi, których wskazane zdolności dotyczą</w:t>
            </w:r>
          </w:p>
        </w:tc>
      </w:tr>
      <w:tr w:rsidR="00DA59A1" w:rsidRPr="0008511F" w14:paraId="7FB1B45C" w14:textId="77777777" w:rsidTr="00D70C92">
        <w:trPr>
          <w:trHeight w:val="433"/>
        </w:trPr>
        <w:tc>
          <w:tcPr>
            <w:tcW w:w="9777" w:type="dxa"/>
            <w:gridSpan w:val="5"/>
            <w:shd w:val="clear" w:color="auto" w:fill="D9D9D9"/>
            <w:vAlign w:val="center"/>
          </w:tcPr>
          <w:p w14:paraId="0EF2479B" w14:textId="594B4ECF" w:rsidR="00DA59A1" w:rsidRPr="000575A1" w:rsidRDefault="00FC2791" w:rsidP="0035204E">
            <w:pPr>
              <w:rPr>
                <w:rFonts w:asciiTheme="minorHAnsi" w:eastAsia="EUAlbertina-Regular-Identity-H" w:hAnsiTheme="minorHAnsi" w:cs="Calibri"/>
                <w:b/>
                <w:bCs/>
                <w:szCs w:val="18"/>
              </w:rPr>
            </w:pPr>
            <w:r w:rsidRPr="000575A1">
              <w:rPr>
                <w:rFonts w:asciiTheme="minorHAnsi" w:eastAsia="EUAlbertina-Regular-Identity-H" w:hAnsiTheme="minorHAnsi" w:cs="Calibri"/>
                <w:b/>
                <w:bCs/>
                <w:szCs w:val="18"/>
              </w:rPr>
              <w:t xml:space="preserve">Udostępnianie zasobów na potrzeby </w:t>
            </w:r>
            <w:r w:rsidR="00ED7D46" w:rsidRPr="000575A1">
              <w:rPr>
                <w:rFonts w:asciiTheme="minorHAnsi" w:eastAsia="EUAlbertina-Regular-Identity-H" w:hAnsiTheme="minorHAnsi" w:cs="Calibri"/>
                <w:b/>
                <w:bCs/>
                <w:szCs w:val="18"/>
              </w:rPr>
              <w:t>realizacji CZĘŚCI</w:t>
            </w:r>
            <w:r w:rsidRPr="000575A1">
              <w:rPr>
                <w:rFonts w:asciiTheme="minorHAnsi" w:eastAsia="EUAlbertina-Regular-Identity-H" w:hAnsiTheme="minorHAnsi" w:cs="Calibri"/>
                <w:b/>
                <w:bCs/>
                <w:szCs w:val="18"/>
              </w:rPr>
              <w:t xml:space="preserve"> </w:t>
            </w:r>
            <w:r w:rsidR="00EB0A6F" w:rsidRPr="000575A1">
              <w:rPr>
                <w:rFonts w:asciiTheme="minorHAnsi" w:eastAsia="EUAlbertina-Regular-Identity-H" w:hAnsiTheme="minorHAnsi" w:cs="Calibri"/>
                <w:b/>
                <w:bCs/>
                <w:szCs w:val="18"/>
              </w:rPr>
              <w:t>1</w:t>
            </w:r>
            <w:r w:rsidRPr="000575A1">
              <w:rPr>
                <w:rFonts w:asciiTheme="minorHAnsi" w:eastAsia="EUAlbertina-Regular-Identity-H" w:hAnsiTheme="minorHAnsi" w:cs="Calibri"/>
                <w:b/>
                <w:bCs/>
                <w:szCs w:val="18"/>
              </w:rPr>
              <w:t xml:space="preserve"> ZAMÓWIENIA</w:t>
            </w:r>
          </w:p>
        </w:tc>
      </w:tr>
      <w:tr w:rsidR="009B2446" w:rsidRPr="0008511F" w14:paraId="6AE1AE4E" w14:textId="77777777" w:rsidTr="008A5903">
        <w:trPr>
          <w:trHeight w:val="433"/>
        </w:trPr>
        <w:tc>
          <w:tcPr>
            <w:tcW w:w="2051" w:type="dxa"/>
            <w:shd w:val="clear" w:color="auto" w:fill="D9D9D9"/>
            <w:vAlign w:val="center"/>
          </w:tcPr>
          <w:p w14:paraId="5142B005" w14:textId="77777777" w:rsidR="009B2446" w:rsidRPr="000575A1" w:rsidRDefault="009B2446" w:rsidP="0035204E">
            <w:pPr>
              <w:rPr>
                <w:rFonts w:asciiTheme="minorHAnsi" w:eastAsia="EUAlbertina-Regular-Identity-H" w:hAnsiTheme="minorHAnsi" w:cs="Calibri"/>
                <w:szCs w:val="18"/>
              </w:rPr>
            </w:pPr>
            <w:r w:rsidRPr="000575A1">
              <w:rPr>
                <w:rFonts w:asciiTheme="minorHAnsi" w:eastAsia="EUAlbertina-Regular-Identity-H" w:hAnsiTheme="minorHAnsi" w:cs="Calibri"/>
                <w:szCs w:val="18"/>
              </w:rPr>
              <w:t>Zdolność techniczna lub zawodowa</w:t>
            </w:r>
          </w:p>
        </w:tc>
        <w:tc>
          <w:tcPr>
            <w:tcW w:w="1388" w:type="dxa"/>
            <w:shd w:val="clear" w:color="auto" w:fill="auto"/>
            <w:vAlign w:val="center"/>
          </w:tcPr>
          <w:p w14:paraId="0667871D" w14:textId="77777777" w:rsidR="009B2446" w:rsidRPr="000575A1" w:rsidRDefault="009B2446" w:rsidP="0035204E">
            <w:pPr>
              <w:rPr>
                <w:rFonts w:asciiTheme="minorHAnsi" w:eastAsia="EUAlbertina-Regular-Identity-H" w:hAnsiTheme="minorHAnsi" w:cs="Calibri"/>
                <w:szCs w:val="18"/>
              </w:rPr>
            </w:pPr>
          </w:p>
        </w:tc>
        <w:tc>
          <w:tcPr>
            <w:tcW w:w="2045" w:type="dxa"/>
            <w:vAlign w:val="center"/>
          </w:tcPr>
          <w:p w14:paraId="4CB7081A" w14:textId="77777777" w:rsidR="009B2446" w:rsidRPr="006454D6" w:rsidRDefault="009B2446" w:rsidP="0035204E">
            <w:pPr>
              <w:rPr>
                <w:rFonts w:eastAsia="EUAlbertina-Regular-Identity-H" w:cs="Calibri"/>
                <w:szCs w:val="18"/>
              </w:rPr>
            </w:pPr>
          </w:p>
        </w:tc>
        <w:tc>
          <w:tcPr>
            <w:tcW w:w="2048" w:type="dxa"/>
            <w:vAlign w:val="center"/>
          </w:tcPr>
          <w:p w14:paraId="24BE9980" w14:textId="6BA8CF93" w:rsidR="009B2446" w:rsidRPr="006454D6" w:rsidRDefault="009B2446" w:rsidP="0035204E">
            <w:pPr>
              <w:rPr>
                <w:rFonts w:eastAsia="EUAlbertina-Regular-Identity-H" w:cs="Calibri"/>
                <w:szCs w:val="18"/>
              </w:rPr>
            </w:pPr>
          </w:p>
        </w:tc>
        <w:tc>
          <w:tcPr>
            <w:tcW w:w="2245" w:type="dxa"/>
          </w:tcPr>
          <w:p w14:paraId="3F1384FD" w14:textId="77777777" w:rsidR="009B2446" w:rsidRPr="006454D6" w:rsidRDefault="009B2446" w:rsidP="0035204E">
            <w:pPr>
              <w:rPr>
                <w:rFonts w:eastAsia="EUAlbertina-Regular-Identity-H" w:cs="Calibri"/>
                <w:szCs w:val="18"/>
              </w:rPr>
            </w:pPr>
          </w:p>
        </w:tc>
      </w:tr>
      <w:tr w:rsidR="00FC2791" w:rsidRPr="006454D6" w14:paraId="6B8EBB7A" w14:textId="77777777" w:rsidTr="004D50D8">
        <w:trPr>
          <w:trHeight w:val="433"/>
        </w:trPr>
        <w:tc>
          <w:tcPr>
            <w:tcW w:w="9777" w:type="dxa"/>
            <w:gridSpan w:val="5"/>
            <w:shd w:val="clear" w:color="auto" w:fill="D9D9D9"/>
            <w:vAlign w:val="center"/>
          </w:tcPr>
          <w:p w14:paraId="6E05B21C" w14:textId="7930C8A0" w:rsidR="00FC2791" w:rsidRPr="000575A1" w:rsidRDefault="00FC2791" w:rsidP="004D50D8">
            <w:pPr>
              <w:rPr>
                <w:rFonts w:asciiTheme="minorHAnsi" w:eastAsia="EUAlbertina-Regular-Identity-H" w:hAnsiTheme="minorHAnsi" w:cs="Calibri"/>
                <w:b/>
                <w:bCs/>
                <w:szCs w:val="18"/>
              </w:rPr>
            </w:pPr>
            <w:r w:rsidRPr="000575A1">
              <w:rPr>
                <w:rFonts w:asciiTheme="minorHAnsi" w:eastAsia="EUAlbertina-Regular-Identity-H" w:hAnsiTheme="minorHAnsi" w:cs="Calibri"/>
                <w:b/>
                <w:bCs/>
                <w:szCs w:val="18"/>
              </w:rPr>
              <w:t xml:space="preserve">Udostępnianie zasobów na potrzeby </w:t>
            </w:r>
            <w:r w:rsidR="00ED7D46" w:rsidRPr="000575A1">
              <w:rPr>
                <w:rFonts w:asciiTheme="minorHAnsi" w:eastAsia="EUAlbertina-Regular-Identity-H" w:hAnsiTheme="minorHAnsi" w:cs="Calibri"/>
                <w:b/>
                <w:bCs/>
                <w:szCs w:val="18"/>
              </w:rPr>
              <w:t>realizacji CZĘŚCI</w:t>
            </w:r>
            <w:r w:rsidRPr="000575A1">
              <w:rPr>
                <w:rFonts w:asciiTheme="minorHAnsi" w:eastAsia="EUAlbertina-Regular-Identity-H" w:hAnsiTheme="minorHAnsi" w:cs="Calibri"/>
                <w:b/>
                <w:bCs/>
                <w:szCs w:val="18"/>
              </w:rPr>
              <w:t xml:space="preserve"> 2 ZAMÓWIENIA</w:t>
            </w:r>
          </w:p>
        </w:tc>
      </w:tr>
      <w:tr w:rsidR="00FC2791" w:rsidRPr="006454D6" w14:paraId="104CB4F8" w14:textId="77777777" w:rsidTr="004D50D8">
        <w:trPr>
          <w:trHeight w:val="433"/>
        </w:trPr>
        <w:tc>
          <w:tcPr>
            <w:tcW w:w="2051" w:type="dxa"/>
            <w:shd w:val="clear" w:color="auto" w:fill="D9D9D9"/>
            <w:vAlign w:val="center"/>
          </w:tcPr>
          <w:p w14:paraId="5DBB3952" w14:textId="77777777" w:rsidR="00FC2791" w:rsidRPr="000575A1" w:rsidRDefault="00FC2791" w:rsidP="004D50D8">
            <w:pPr>
              <w:rPr>
                <w:rFonts w:asciiTheme="minorHAnsi" w:eastAsia="EUAlbertina-Regular-Identity-H" w:hAnsiTheme="minorHAnsi" w:cs="Calibri"/>
                <w:szCs w:val="18"/>
              </w:rPr>
            </w:pPr>
            <w:r w:rsidRPr="000575A1">
              <w:rPr>
                <w:rFonts w:asciiTheme="minorHAnsi" w:eastAsia="EUAlbertina-Regular-Identity-H" w:hAnsiTheme="minorHAnsi" w:cs="Calibri"/>
                <w:szCs w:val="18"/>
              </w:rPr>
              <w:t>Zdolność techniczna lub zawodowa</w:t>
            </w:r>
          </w:p>
        </w:tc>
        <w:tc>
          <w:tcPr>
            <w:tcW w:w="1388" w:type="dxa"/>
            <w:shd w:val="clear" w:color="auto" w:fill="auto"/>
            <w:vAlign w:val="center"/>
          </w:tcPr>
          <w:p w14:paraId="7292DE52" w14:textId="77777777" w:rsidR="00FC2791" w:rsidRPr="000575A1" w:rsidRDefault="00FC2791" w:rsidP="004D50D8">
            <w:pPr>
              <w:rPr>
                <w:rFonts w:asciiTheme="minorHAnsi" w:eastAsia="EUAlbertina-Regular-Identity-H" w:hAnsiTheme="minorHAnsi" w:cs="Calibri"/>
                <w:szCs w:val="18"/>
              </w:rPr>
            </w:pPr>
          </w:p>
        </w:tc>
        <w:tc>
          <w:tcPr>
            <w:tcW w:w="2045" w:type="dxa"/>
            <w:vAlign w:val="center"/>
          </w:tcPr>
          <w:p w14:paraId="0767E056" w14:textId="77777777" w:rsidR="00FC2791" w:rsidRPr="006454D6" w:rsidRDefault="00FC2791" w:rsidP="004D50D8">
            <w:pPr>
              <w:rPr>
                <w:rFonts w:eastAsia="EUAlbertina-Regular-Identity-H" w:cs="Calibri"/>
                <w:szCs w:val="18"/>
              </w:rPr>
            </w:pPr>
          </w:p>
        </w:tc>
        <w:tc>
          <w:tcPr>
            <w:tcW w:w="2048" w:type="dxa"/>
            <w:vAlign w:val="center"/>
          </w:tcPr>
          <w:p w14:paraId="3715F020" w14:textId="77777777" w:rsidR="00FC2791" w:rsidRPr="006454D6" w:rsidRDefault="00FC2791" w:rsidP="004D50D8">
            <w:pPr>
              <w:rPr>
                <w:rFonts w:eastAsia="EUAlbertina-Regular-Identity-H" w:cs="Calibri"/>
                <w:szCs w:val="18"/>
              </w:rPr>
            </w:pPr>
          </w:p>
        </w:tc>
        <w:tc>
          <w:tcPr>
            <w:tcW w:w="2245" w:type="dxa"/>
          </w:tcPr>
          <w:p w14:paraId="5FA9CDE5" w14:textId="77777777" w:rsidR="00FC2791" w:rsidRPr="006454D6" w:rsidRDefault="00FC2791" w:rsidP="004D50D8">
            <w:pPr>
              <w:rPr>
                <w:rFonts w:eastAsia="EUAlbertina-Regular-Identity-H" w:cs="Calibri"/>
                <w:szCs w:val="18"/>
              </w:rPr>
            </w:pPr>
          </w:p>
        </w:tc>
      </w:tr>
    </w:tbl>
    <w:p w14:paraId="3078E477" w14:textId="77777777" w:rsidR="00F547F3" w:rsidRDefault="00F547F3" w:rsidP="00063C0D">
      <w:pPr>
        <w:rPr>
          <w:b/>
        </w:rPr>
      </w:pPr>
    </w:p>
    <w:p w14:paraId="7D27F9A6" w14:textId="3FD02DC6" w:rsidR="0035204E" w:rsidRPr="0008511F" w:rsidRDefault="0035204E" w:rsidP="00063C0D">
      <w:pPr>
        <w:rPr>
          <w:b/>
        </w:rPr>
      </w:pPr>
      <w:r w:rsidRPr="0008511F">
        <w:rPr>
          <w:b/>
        </w:rPr>
        <w:t xml:space="preserve">Uwaga! </w:t>
      </w:r>
    </w:p>
    <w:p w14:paraId="01A1542A" w14:textId="51B85524" w:rsidR="0035204E" w:rsidRPr="0008511F" w:rsidRDefault="0035204E" w:rsidP="006F79CA">
      <w:pPr>
        <w:jc w:val="both"/>
        <w:rPr>
          <w:b/>
        </w:rPr>
      </w:pPr>
      <w:r w:rsidRPr="0008511F">
        <w:rPr>
          <w:b/>
        </w:rPr>
        <w:t xml:space="preserve">Prosimy nie modyfikować pól tabeli oznaczonych kolorem szarym. Podmiot trzeci </w:t>
      </w:r>
      <w:r w:rsidR="00893E07">
        <w:rPr>
          <w:b/>
        </w:rPr>
        <w:t>uz</w:t>
      </w:r>
      <w:r w:rsidR="00893E07" w:rsidRPr="0008511F">
        <w:rPr>
          <w:b/>
        </w:rPr>
        <w:t>upełnia</w:t>
      </w:r>
      <w:r w:rsidRPr="0008511F">
        <w:rPr>
          <w:b/>
        </w:rPr>
        <w:t xml:space="preserve"> jedynie te pola (wiersze tabeli) w odniesieniu do których udostępnia zasoby. Pozostałe wiersze należy przekreślić, pozostawić puste lub usunąć.</w:t>
      </w:r>
    </w:p>
    <w:p w14:paraId="31DD5F2F" w14:textId="77777777" w:rsidR="00235C78" w:rsidRDefault="00235C78" w:rsidP="0035204E">
      <w:pPr>
        <w:pStyle w:val="Akapitzlist"/>
      </w:pPr>
    </w:p>
    <w:p w14:paraId="73B4CD9B" w14:textId="77777777" w:rsidR="001D5A82" w:rsidRPr="0008511F" w:rsidRDefault="001D5A82" w:rsidP="0035204E">
      <w:pPr>
        <w:pStyle w:val="Akapitzlist"/>
      </w:pPr>
    </w:p>
    <w:p w14:paraId="3FDC97C3" w14:textId="58697DB0" w:rsidR="001D5A82" w:rsidRPr="00F547F3" w:rsidRDefault="0035204E" w:rsidP="00F547F3">
      <w:r w:rsidRPr="0008511F">
        <w:t>_________________, dn. _______</w:t>
      </w:r>
    </w:p>
    <w:p w14:paraId="1B50A9CA" w14:textId="12F40B5B" w:rsidR="0035204E" w:rsidRPr="00F547F3" w:rsidRDefault="0035204E" w:rsidP="00F547F3">
      <w:pPr>
        <w:pStyle w:val="Akapitzlist"/>
        <w:ind w:left="5664"/>
        <w:rPr>
          <w:i/>
          <w:sz w:val="14"/>
          <w:szCs w:val="14"/>
        </w:rPr>
      </w:pPr>
      <w:r w:rsidRPr="00735FA3">
        <w:rPr>
          <w:i/>
          <w:sz w:val="14"/>
          <w:szCs w:val="14"/>
        </w:rPr>
        <w:t>Podpis(-y) osoby(-</w:t>
      </w:r>
      <w:proofErr w:type="spellStart"/>
      <w:r w:rsidRPr="00735FA3">
        <w:rPr>
          <w:i/>
          <w:sz w:val="14"/>
          <w:szCs w:val="14"/>
        </w:rPr>
        <w:t>ób</w:t>
      </w:r>
      <w:proofErr w:type="spellEnd"/>
      <w:r w:rsidRPr="00735FA3">
        <w:rPr>
          <w:i/>
          <w:sz w:val="14"/>
          <w:szCs w:val="14"/>
        </w:rPr>
        <w:t>) uprawnionej(-</w:t>
      </w:r>
      <w:proofErr w:type="spellStart"/>
      <w:r w:rsidRPr="00735FA3">
        <w:rPr>
          <w:i/>
          <w:sz w:val="14"/>
          <w:szCs w:val="14"/>
        </w:rPr>
        <w:t>ych</w:t>
      </w:r>
      <w:proofErr w:type="spellEnd"/>
      <w:r w:rsidRPr="00735FA3">
        <w:rPr>
          <w:i/>
          <w:sz w:val="14"/>
          <w:szCs w:val="14"/>
        </w:rPr>
        <w:t>) do składania oświadczeń woli w imieniu podmiotu udostępniającego zasoby</w:t>
      </w:r>
    </w:p>
    <w:p w14:paraId="7879EC65" w14:textId="77777777" w:rsidR="00F547F3" w:rsidRDefault="00F547F3" w:rsidP="00F547F3">
      <w:pPr>
        <w:shd w:val="clear" w:color="auto" w:fill="FFFFFF" w:themeFill="background1"/>
        <w:spacing w:before="240" w:after="120" w:line="276" w:lineRule="auto"/>
        <w:ind w:left="2835" w:hanging="2835"/>
        <w:outlineLvl w:val="0"/>
        <w:rPr>
          <w:rFonts w:eastAsia="Times New Roman" w:cs="Calibri"/>
          <w:b/>
          <w:szCs w:val="18"/>
        </w:rPr>
      </w:pPr>
    </w:p>
    <w:p w14:paraId="0444DE40" w14:textId="77777777" w:rsidR="00700187" w:rsidRDefault="00700187">
      <w:pPr>
        <w:rPr>
          <w:rFonts w:eastAsia="Times New Roman" w:cs="Calibri"/>
          <w:b/>
          <w:szCs w:val="18"/>
        </w:rPr>
      </w:pPr>
      <w:r>
        <w:rPr>
          <w:rFonts w:eastAsia="Times New Roman" w:cs="Calibri"/>
          <w:b/>
          <w:szCs w:val="18"/>
        </w:rPr>
        <w:br w:type="page"/>
      </w:r>
    </w:p>
    <w:p w14:paraId="00EE0E24" w14:textId="3FFAE370" w:rsidR="0035204E" w:rsidRPr="0035204E" w:rsidRDefault="00735FA3" w:rsidP="00F547F3">
      <w:pPr>
        <w:shd w:val="clear" w:color="auto" w:fill="FFFFFF" w:themeFill="background1"/>
        <w:spacing w:before="240" w:after="120" w:line="276" w:lineRule="auto"/>
        <w:ind w:left="2835" w:hanging="2835"/>
        <w:outlineLvl w:val="0"/>
        <w:rPr>
          <w:rFonts w:eastAsia="Times New Roman" w:cs="Calibri"/>
          <w:b/>
          <w:szCs w:val="18"/>
        </w:rPr>
      </w:pPr>
      <w:r>
        <w:rPr>
          <w:rFonts w:eastAsia="Times New Roman" w:cs="Calibri"/>
          <w:b/>
          <w:szCs w:val="18"/>
        </w:rPr>
        <w:lastRenderedPageBreak/>
        <w:t xml:space="preserve">ZAŁĄCZNIK NR </w:t>
      </w:r>
      <w:r w:rsidR="003331C3">
        <w:rPr>
          <w:rFonts w:eastAsia="Times New Roman" w:cs="Calibri"/>
          <w:b/>
          <w:szCs w:val="18"/>
        </w:rPr>
        <w:t>5</w:t>
      </w:r>
      <w:r w:rsidRPr="0035204E">
        <w:rPr>
          <w:rFonts w:eastAsia="Times New Roman" w:cs="Calibri"/>
          <w:b/>
          <w:szCs w:val="18"/>
        </w:rPr>
        <w:t xml:space="preserve"> DO SWZ – OŚWIADCZENIE POTWIERDZAJĄCE</w:t>
      </w:r>
      <w:r w:rsidR="00601DDC">
        <w:rPr>
          <w:rFonts w:eastAsia="Times New Roman" w:cs="Calibri"/>
          <w:b/>
          <w:szCs w:val="18"/>
        </w:rPr>
        <w:t xml:space="preserve"> </w:t>
      </w:r>
      <w:r w:rsidRPr="0035204E">
        <w:rPr>
          <w:rFonts w:eastAsia="Times New Roman" w:cs="Calibri"/>
          <w:b/>
          <w:szCs w:val="18"/>
        </w:rPr>
        <w:t>BRAK PODSTAW WYKLUCZENIA</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Default="0035204E" w:rsidP="00E80F77">
      <w:pPr>
        <w:spacing w:before="120" w:after="120" w:line="276" w:lineRule="auto"/>
        <w:jc w:val="right"/>
        <w:rPr>
          <w:rFonts w:eastAsia="Times New Roman" w:cs="Arial"/>
          <w:b/>
          <w:szCs w:val="18"/>
        </w:rPr>
      </w:pPr>
      <w:r w:rsidRPr="0035204E">
        <w:rPr>
          <w:rFonts w:eastAsia="Times New Roman" w:cs="Arial"/>
          <w:b/>
          <w:szCs w:val="18"/>
        </w:rPr>
        <w:t>Zamawiający:</w:t>
      </w:r>
    </w:p>
    <w:p w14:paraId="5E690421" w14:textId="77777777" w:rsidR="00E80F77" w:rsidRDefault="00E80F77" w:rsidP="00E80F77">
      <w:pPr>
        <w:spacing w:after="0"/>
        <w:jc w:val="right"/>
        <w:rPr>
          <w:b/>
        </w:rPr>
      </w:pPr>
      <w:r w:rsidRPr="009E2BCF">
        <w:rPr>
          <w:b/>
        </w:rPr>
        <w:t>PGE Gryfino Dolna Odra sp. z o.o.</w:t>
      </w:r>
    </w:p>
    <w:p w14:paraId="7DD049F0" w14:textId="195D9B16" w:rsidR="00E80F77" w:rsidRDefault="00277FA6" w:rsidP="00E80F77">
      <w:pPr>
        <w:spacing w:after="0"/>
        <w:jc w:val="right"/>
        <w:rPr>
          <w:b/>
        </w:rPr>
      </w:pPr>
      <w:r>
        <w:rPr>
          <w:b/>
        </w:rPr>
        <w:t>Krajnik 52</w:t>
      </w:r>
      <w:r w:rsidR="00E80F77" w:rsidRPr="009E2BCF">
        <w:rPr>
          <w:b/>
        </w:rPr>
        <w:t xml:space="preserve"> </w:t>
      </w:r>
    </w:p>
    <w:p w14:paraId="3AB1883B" w14:textId="37136BFE" w:rsidR="00E80F77" w:rsidRPr="00B71AA7" w:rsidRDefault="00E80F77" w:rsidP="00E80F77">
      <w:pPr>
        <w:spacing w:after="0"/>
        <w:jc w:val="right"/>
        <w:rPr>
          <w:b/>
        </w:rPr>
      </w:pPr>
      <w:r w:rsidRPr="009E2BCF">
        <w:rPr>
          <w:b/>
        </w:rPr>
        <w:t xml:space="preserve"> </w:t>
      </w:r>
      <w:r w:rsidR="00277FA6">
        <w:rPr>
          <w:b/>
        </w:rPr>
        <w:t>74-105 Krajnik</w:t>
      </w:r>
    </w:p>
    <w:p w14:paraId="602311D9" w14:textId="77777777" w:rsidR="00E80F77" w:rsidRPr="0035204E" w:rsidRDefault="00E80F77" w:rsidP="00A633AE">
      <w:pPr>
        <w:spacing w:before="120" w:after="120" w:line="276" w:lineRule="auto"/>
        <w:ind w:left="6372"/>
        <w:jc w:val="both"/>
        <w:rPr>
          <w:rFonts w:eastAsia="Times New Roman" w:cs="Arial"/>
          <w:b/>
          <w:szCs w:val="18"/>
        </w:rPr>
      </w:pPr>
    </w:p>
    <w:p w14:paraId="4291A982" w14:textId="5C3C14DC"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r w:rsidR="00FC764E">
        <w:rPr>
          <w:rFonts w:eastAsia="Times New Roman" w:cs="Arial"/>
          <w:b/>
          <w:szCs w:val="18"/>
        </w:rPr>
        <w:t xml:space="preserve"> / </w:t>
      </w:r>
      <w:r w:rsidR="00FC764E" w:rsidRPr="00A37B70">
        <w:rPr>
          <w:rFonts w:eastAsia="Calibri"/>
          <w:b/>
          <w:sz w:val="16"/>
          <w:szCs w:val="16"/>
        </w:rPr>
        <w:t>Podmiot udostępniając</w:t>
      </w:r>
      <w:r w:rsidR="00FC764E">
        <w:rPr>
          <w:rFonts w:eastAsia="Calibri"/>
          <w:b/>
          <w:sz w:val="16"/>
          <w:szCs w:val="16"/>
        </w:rPr>
        <w:t>y</w:t>
      </w:r>
      <w:r w:rsidR="00FC764E" w:rsidRPr="00A37B70">
        <w:rPr>
          <w:rFonts w:eastAsia="Calibri"/>
          <w:b/>
          <w:sz w:val="16"/>
          <w:szCs w:val="16"/>
        </w:rPr>
        <w:t xml:space="preserve"> zasoby*</w:t>
      </w:r>
      <w:r w:rsidRPr="0035204E">
        <w:rPr>
          <w:rFonts w:eastAsia="Times New Roman" w:cs="Arial"/>
          <w:b/>
          <w:szCs w:val="18"/>
        </w:rPr>
        <w:t>:</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1738E73C" w:rsidR="0035204E" w:rsidRPr="00812F09" w:rsidRDefault="0035204E" w:rsidP="0035204E">
      <w:pPr>
        <w:spacing w:before="120" w:after="120" w:line="276" w:lineRule="auto"/>
        <w:jc w:val="center"/>
        <w:rPr>
          <w:rFonts w:eastAsia="Times New Roman" w:cs="Arial"/>
          <w:b/>
          <w:color w:val="1A7466" w:themeColor="text2"/>
          <w:sz w:val="24"/>
          <w:szCs w:val="24"/>
          <w:u w:val="single"/>
        </w:rPr>
      </w:pPr>
      <w:r w:rsidRPr="00812F09">
        <w:rPr>
          <w:rFonts w:eastAsia="Times New Roman" w:cs="Arial"/>
          <w:b/>
          <w:color w:val="1A7466" w:themeColor="text2"/>
          <w:sz w:val="24"/>
          <w:szCs w:val="24"/>
          <w:u w:val="single"/>
        </w:rPr>
        <w:t>Oświadczenia wykonawcy/wykonawcy wspólnie ubiegającego się o udzielenie zamówienia</w:t>
      </w:r>
      <w:r w:rsidR="00FC764E">
        <w:rPr>
          <w:rFonts w:eastAsia="Times New Roman" w:cs="Arial"/>
          <w:b/>
          <w:color w:val="1A7466" w:themeColor="text2"/>
          <w:sz w:val="24"/>
          <w:szCs w:val="24"/>
          <w:u w:val="single"/>
        </w:rPr>
        <w:t>/</w:t>
      </w:r>
      <w:r w:rsidR="00303F7D">
        <w:rPr>
          <w:rFonts w:eastAsia="Times New Roman" w:cs="Arial"/>
          <w:b/>
          <w:color w:val="1A7466" w:themeColor="text2"/>
          <w:sz w:val="24"/>
          <w:szCs w:val="24"/>
          <w:u w:val="single"/>
        </w:rPr>
        <w:t>podmiotu udostępniającego zasoby</w:t>
      </w:r>
      <w:r w:rsidR="00F06FAF">
        <w:rPr>
          <w:rFonts w:eastAsia="Times New Roman" w:cs="Arial"/>
          <w:b/>
          <w:color w:val="1A7466" w:themeColor="text2"/>
          <w:sz w:val="24"/>
          <w:szCs w:val="24"/>
          <w:u w:val="single"/>
        </w:rPr>
        <w:t>*</w:t>
      </w:r>
    </w:p>
    <w:p w14:paraId="1404E84F" w14:textId="77777777" w:rsidR="0035204E" w:rsidRPr="00812F09" w:rsidRDefault="0035204E" w:rsidP="0035204E">
      <w:pPr>
        <w:spacing w:before="120" w:after="120" w:line="276" w:lineRule="auto"/>
        <w:jc w:val="center"/>
        <w:rPr>
          <w:rFonts w:eastAsia="Times New Roman" w:cs="Arial"/>
          <w:bCs/>
          <w:caps/>
          <w:sz w:val="24"/>
          <w:szCs w:val="24"/>
          <w:u w:val="single"/>
        </w:rPr>
      </w:pPr>
      <w:r w:rsidRPr="00812F09">
        <w:rPr>
          <w:rFonts w:eastAsia="Times New Roman" w:cs="Arial"/>
          <w:bCs/>
          <w:color w:val="1A7466" w:themeColor="text2"/>
          <w:sz w:val="24"/>
          <w:szCs w:val="24"/>
          <w:u w:val="single"/>
        </w:rPr>
        <w:t xml:space="preserve">DOTYCZĄCE PRZESŁANEK WYKLUCZENIA Z ART. 5K ROZPORZĄDZENIA 833/2014 ORAZ ART. 7 UST. 1 USTAWY </w:t>
      </w:r>
      <w:r w:rsidRPr="00812F09">
        <w:rPr>
          <w:rFonts w:eastAsia="Times New Roman" w:cs="Arial"/>
          <w:bCs/>
          <w:caps/>
          <w:color w:val="1A7466" w:themeColor="text2"/>
          <w:sz w:val="24"/>
          <w:szCs w:val="24"/>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4BBC06F2" w:rsidR="0035204E" w:rsidRPr="0035204E" w:rsidRDefault="0035204E" w:rsidP="00063C0D">
      <w:pPr>
        <w:tabs>
          <w:tab w:val="center" w:pos="4536"/>
          <w:tab w:val="right" w:pos="9072"/>
        </w:tabs>
        <w:spacing w:before="40" w:after="240"/>
        <w:jc w:val="both"/>
        <w:rPr>
          <w:rFonts w:eastAsia="Times New Roman" w:cs="Arial"/>
          <w:szCs w:val="18"/>
        </w:rPr>
      </w:pPr>
      <w:r w:rsidRPr="0035204E">
        <w:rPr>
          <w:rFonts w:eastAsia="Times New Roman" w:cs="Arial"/>
          <w:szCs w:val="18"/>
        </w:rPr>
        <w:t xml:space="preserve">Na </w:t>
      </w:r>
      <w:r w:rsidRPr="0008511F">
        <w:rPr>
          <w:rFonts w:eastAsia="Times New Roman" w:cs="Arial"/>
          <w:szCs w:val="18"/>
        </w:rPr>
        <w:t>potrzeby postępowania o udzielenie zamówienia niepublicznego pn.</w:t>
      </w:r>
      <w:r w:rsidR="008F641B" w:rsidRPr="008F641B">
        <w:t xml:space="preserve"> </w:t>
      </w:r>
      <w:r w:rsidR="008F641B" w:rsidRPr="008F641B">
        <w:rPr>
          <w:rFonts w:eastAsia="Times New Roman" w:cs="Arial"/>
          <w:b/>
          <w:bCs/>
          <w:i/>
          <w:iCs/>
          <w:szCs w:val="18"/>
        </w:rPr>
        <w:t xml:space="preserve">Przeglądy serwisowe analizatorów wody zainstalowanych w </w:t>
      </w:r>
      <w:r w:rsidR="00B85EF8">
        <w:rPr>
          <w:rFonts w:eastAsia="Times New Roman" w:cs="Arial"/>
          <w:b/>
          <w:bCs/>
          <w:i/>
          <w:iCs/>
          <w:szCs w:val="18"/>
        </w:rPr>
        <w:t>e</w:t>
      </w:r>
      <w:r w:rsidR="008F641B" w:rsidRPr="008F641B">
        <w:rPr>
          <w:rFonts w:eastAsia="Times New Roman" w:cs="Arial"/>
          <w:b/>
          <w:bCs/>
          <w:i/>
          <w:iCs/>
          <w:szCs w:val="18"/>
        </w:rPr>
        <w:t>lektrowni PGE Gryfino Dolna Odra sp. z o.o.</w:t>
      </w:r>
      <w:r w:rsidR="008F641B">
        <w:rPr>
          <w:rFonts w:eastAsia="Times New Roman" w:cs="Arial"/>
          <w:b/>
          <w:bCs/>
          <w:i/>
          <w:iCs/>
          <w:szCs w:val="18"/>
        </w:rPr>
        <w:t>,</w:t>
      </w:r>
      <w:r w:rsidR="003F54A8">
        <w:rPr>
          <w:rFonts w:eastAsia="Times New Roman" w:cs="Arial"/>
          <w:b/>
          <w:i/>
          <w:szCs w:val="18"/>
        </w:rPr>
        <w:t xml:space="preserve"> </w:t>
      </w:r>
      <w:r w:rsidR="0008511F">
        <w:rPr>
          <w:rFonts w:eastAsia="Times New Roman" w:cs="Arial"/>
          <w:szCs w:val="18"/>
        </w:rPr>
        <w:t>nr Postępowania</w:t>
      </w:r>
      <w:r w:rsidRPr="0008511F">
        <w:rPr>
          <w:rFonts w:eastAsia="Times New Roman" w:cs="Arial"/>
          <w:szCs w:val="18"/>
        </w:rPr>
        <w:t>:</w:t>
      </w:r>
      <w:r w:rsidR="003D57F1">
        <w:rPr>
          <w:rFonts w:eastAsia="Times New Roman" w:cs="Arial"/>
          <w:szCs w:val="18"/>
        </w:rPr>
        <w:t xml:space="preserve"> </w:t>
      </w:r>
      <w:r w:rsidR="008F641B" w:rsidRPr="008F641B">
        <w:rPr>
          <w:rFonts w:eastAsia="Times New Roman" w:cs="Arial"/>
          <w:szCs w:val="18"/>
        </w:rPr>
        <w:t>POST/PGE/GRY/DZ/00060/2026</w:t>
      </w:r>
      <w:r w:rsidR="003F54A8">
        <w:rPr>
          <w:rFonts w:eastAsia="Times New Roman" w:cs="Arial"/>
          <w:szCs w:val="18"/>
        </w:rPr>
        <w:t xml:space="preserve">, </w:t>
      </w:r>
      <w:r w:rsidRPr="0008511F">
        <w:rPr>
          <w:rFonts w:eastAsia="Times New Roman" w:cs="Arial"/>
          <w:szCs w:val="18"/>
        </w:rPr>
        <w:t xml:space="preserve">prowadzonego przez </w:t>
      </w:r>
      <w:r w:rsidR="00963183" w:rsidRPr="00963183">
        <w:rPr>
          <w:rFonts w:eastAsia="Times New Roman" w:cs="Arial"/>
          <w:szCs w:val="18"/>
        </w:rPr>
        <w:t>PGE</w:t>
      </w:r>
      <w:r w:rsidR="00CF1B22">
        <w:rPr>
          <w:rFonts w:eastAsia="Times New Roman" w:cs="Arial"/>
          <w:szCs w:val="18"/>
        </w:rPr>
        <w:t> </w:t>
      </w:r>
      <w:r w:rsidR="00963183" w:rsidRPr="00963183">
        <w:rPr>
          <w:rFonts w:eastAsia="Times New Roman" w:cs="Arial"/>
          <w:szCs w:val="18"/>
        </w:rPr>
        <w:t>Polska</w:t>
      </w:r>
      <w:r w:rsidR="00963183">
        <w:rPr>
          <w:rFonts w:eastAsia="Times New Roman" w:cs="Arial"/>
          <w:szCs w:val="18"/>
        </w:rPr>
        <w:t> </w:t>
      </w:r>
      <w:r w:rsidR="00963183" w:rsidRPr="00963183">
        <w:rPr>
          <w:rFonts w:eastAsia="Times New Roman" w:cs="Arial"/>
          <w:szCs w:val="18"/>
        </w:rPr>
        <w:t>Grupa</w:t>
      </w:r>
      <w:r w:rsidR="00963183">
        <w:rPr>
          <w:rFonts w:eastAsia="Times New Roman" w:cs="Arial"/>
          <w:szCs w:val="18"/>
        </w:rPr>
        <w:t> </w:t>
      </w:r>
      <w:r w:rsidR="00963183" w:rsidRPr="00963183">
        <w:rPr>
          <w:rFonts w:eastAsia="Times New Roman" w:cs="Arial"/>
          <w:szCs w:val="18"/>
        </w:rPr>
        <w:t>Energetyczna S.A.</w:t>
      </w:r>
      <w:r w:rsidR="004F4804">
        <w:rPr>
          <w:rFonts w:eastAsia="Times New Roman" w:cs="Arial"/>
          <w:szCs w:val="18"/>
        </w:rPr>
        <w:t xml:space="preserve"> na rzecz </w:t>
      </w:r>
      <w:r w:rsidR="00D140D2" w:rsidRPr="00D140D2">
        <w:rPr>
          <w:rFonts w:eastAsia="Times New Roman" w:cs="Arial"/>
          <w:szCs w:val="18"/>
        </w:rPr>
        <w:t>PGE Gryfino Dolna Odra sp. z o.o.</w:t>
      </w:r>
      <w:r w:rsidRPr="0008511F">
        <w:rPr>
          <w:rFonts w:eastAsia="Times New Roman" w:cs="Arial"/>
          <w:i/>
          <w:szCs w:val="18"/>
        </w:rPr>
        <w:t xml:space="preserve">, </w:t>
      </w:r>
      <w:r w:rsidRPr="0008511F">
        <w:rPr>
          <w:rFonts w:eastAsia="Times New Roman" w:cs="Arial"/>
          <w:szCs w:val="18"/>
        </w:rPr>
        <w:t>oświadczam, co następuje:</w:t>
      </w:r>
    </w:p>
    <w:p w14:paraId="46FE82FF" w14:textId="10D03B90"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r w:rsidR="001E6539">
        <w:rPr>
          <w:rFonts w:asciiTheme="majorHAnsi" w:eastAsia="Times New Roman" w:hAnsiTheme="majorHAnsi" w:cs="Arial"/>
          <w:b/>
          <w:sz w:val="22"/>
        </w:rPr>
        <w:t>/</w:t>
      </w:r>
      <w:r w:rsidR="001E6539" w:rsidRPr="001E6539">
        <w:t xml:space="preserve"> </w:t>
      </w:r>
      <w:r w:rsidR="001E6539" w:rsidRPr="001E6539">
        <w:rPr>
          <w:rFonts w:asciiTheme="majorHAnsi" w:eastAsia="Times New Roman" w:hAnsiTheme="majorHAnsi" w:cs="Arial"/>
          <w:b/>
          <w:sz w:val="22"/>
        </w:rPr>
        <w:t>PODMIOTU UDOSTĘPNIAJĄCEGO ZASOBY*</w:t>
      </w:r>
      <w:r w:rsidRPr="0035204E">
        <w:rPr>
          <w:rFonts w:asciiTheme="majorHAnsi" w:eastAsia="Times New Roman" w:hAnsiTheme="majorHAnsi" w:cs="Arial"/>
          <w:b/>
          <w:sz w:val="22"/>
        </w:rPr>
        <w:t>:</w:t>
      </w:r>
    </w:p>
    <w:p w14:paraId="2CF452CB" w14:textId="14513738" w:rsidR="0035204E" w:rsidRPr="0035204E" w:rsidRDefault="0035204E" w:rsidP="00031904">
      <w:pPr>
        <w:numPr>
          <w:ilvl w:val="0"/>
          <w:numId w:val="8"/>
        </w:numPr>
        <w:suppressAutoHyphens/>
        <w:spacing w:before="40" w:after="240"/>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w:t>
      </w:r>
      <w:r w:rsidRPr="00812F09">
        <w:rPr>
          <w:rFonts w:eastAsia="Times New Roman" w:cs="Arial"/>
          <w:szCs w:val="18"/>
        </w:rPr>
        <w:t>.2014,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812F09">
        <w:rPr>
          <w:rFonts w:eastAsia="Times New Roman" w:cs="Arial"/>
          <w:szCs w:val="18"/>
        </w:rPr>
        <w:t xml:space="preserve">, </w:t>
      </w:r>
      <w:r w:rsidR="00812F09" w:rsidRPr="00ED3797">
        <w:rPr>
          <w:rFonts w:eastAsia="Times New Roman" w:cs="Arial"/>
          <w:szCs w:val="18"/>
        </w:rPr>
        <w:t>zaktualizowanym rozporządzeniem Rady (UE) 2025/2033 (Dz.U. L, 2025/2033 z 23.10.2025) dalej: rozporządzenie 2025/2033</w:t>
      </w:r>
      <w:r w:rsidRPr="00812F09">
        <w:rPr>
          <w:rFonts w:eastAsia="Times New Roman" w:cs="Arial"/>
          <w:szCs w:val="18"/>
        </w:rPr>
        <w:t>.</w:t>
      </w:r>
      <w:r w:rsidRPr="00812F09">
        <w:rPr>
          <w:rFonts w:eastAsia="Times New Roman" w:cs="Arial"/>
          <w:szCs w:val="18"/>
          <w:vertAlign w:val="superscript"/>
        </w:rPr>
        <w:footnoteReference w:id="11"/>
      </w:r>
    </w:p>
    <w:p w14:paraId="34190DA3" w14:textId="7B61AD7F" w:rsidR="0035204E" w:rsidRPr="00AB2542" w:rsidRDefault="0035204E" w:rsidP="00031904">
      <w:pPr>
        <w:numPr>
          <w:ilvl w:val="0"/>
          <w:numId w:val="8"/>
        </w:numPr>
        <w:suppressAutoHyphens/>
        <w:spacing w:before="40" w:after="240"/>
        <w:jc w:val="both"/>
        <w:rPr>
          <w:rFonts w:eastAsia="Times New Roman" w:cs="Arial"/>
          <w:b/>
          <w:bCs/>
          <w:szCs w:val="18"/>
          <w:lang w:eastAsia="pl-PL"/>
        </w:rPr>
      </w:pPr>
      <w:r w:rsidRPr="0035204E">
        <w:rPr>
          <w:rFonts w:eastAsia="Times New Roman" w:cs="Arial"/>
          <w:szCs w:val="18"/>
          <w:lang w:eastAsia="pl-PL"/>
        </w:rPr>
        <w:lastRenderedPageBreak/>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proofErr w:type="spellStart"/>
      <w:r w:rsidR="00812F09" w:rsidRPr="00ED3797">
        <w:rPr>
          <w:rFonts w:eastAsia="Times New Roman" w:cs="Arial"/>
          <w:color w:val="222222"/>
          <w:szCs w:val="18"/>
          <w:lang w:eastAsia="pl-PL"/>
        </w:rPr>
        <w:t>t.j</w:t>
      </w:r>
      <w:proofErr w:type="spellEnd"/>
      <w:r w:rsidR="00812F09" w:rsidRPr="00ED3797">
        <w:rPr>
          <w:rFonts w:eastAsia="Times New Roman" w:cs="Arial"/>
          <w:color w:val="222222"/>
          <w:szCs w:val="18"/>
          <w:lang w:eastAsia="pl-PL"/>
        </w:rPr>
        <w:t>. Dz.U. z 2025 r. poz. 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12"/>
      </w:r>
    </w:p>
    <w:p w14:paraId="402D0287" w14:textId="74EC572B"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r w:rsidR="00FC764E">
        <w:rPr>
          <w:rFonts w:asciiTheme="majorHAnsi" w:eastAsia="Times New Roman" w:hAnsiTheme="majorHAnsi" w:cs="Arial"/>
          <w:b/>
          <w:sz w:val="22"/>
        </w:rPr>
        <w:t xml:space="preserve"> (wypełnia jedynie </w:t>
      </w:r>
      <w:r w:rsidR="00320FA3">
        <w:rPr>
          <w:rFonts w:asciiTheme="majorHAnsi" w:eastAsia="Times New Roman" w:hAnsiTheme="majorHAnsi" w:cs="Arial"/>
          <w:b/>
          <w:sz w:val="22"/>
        </w:rPr>
        <w:t>w</w:t>
      </w:r>
      <w:r w:rsidR="00FC764E">
        <w:rPr>
          <w:rFonts w:asciiTheme="majorHAnsi" w:eastAsia="Times New Roman" w:hAnsiTheme="majorHAnsi" w:cs="Arial"/>
          <w:b/>
          <w:sz w:val="22"/>
        </w:rPr>
        <w:t>ykonawca)</w:t>
      </w:r>
      <w:r w:rsidRPr="0035204E">
        <w:rPr>
          <w:rFonts w:asciiTheme="majorHAnsi" w:eastAsia="Times New Roman" w:hAnsiTheme="majorHAnsi" w:cs="Arial"/>
          <w:b/>
          <w:sz w:val="22"/>
        </w:rPr>
        <w:t>:</w:t>
      </w:r>
    </w:p>
    <w:p w14:paraId="09FA5EE9" w14:textId="77777777" w:rsidR="00AB2542" w:rsidRPr="0035204E" w:rsidRDefault="00AB2542" w:rsidP="00AB2542">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74A2F5F" w14:textId="6DA16B8C" w:rsidR="00AB2542" w:rsidRPr="00AB2542" w:rsidRDefault="00AB2542" w:rsidP="00AB2542">
      <w:pPr>
        <w:suppressAutoHyphens/>
        <w:spacing w:before="40" w:after="240"/>
        <w:jc w:val="both"/>
        <w:rPr>
          <w:rFonts w:eastAsia="Times New Roman" w:cs="Arial"/>
          <w:b/>
          <w:bCs/>
          <w:szCs w:val="18"/>
          <w:lang w:eastAsia="pl-PL"/>
        </w:rPr>
      </w:pPr>
      <w:r>
        <w:rPr>
          <w:rFonts w:eastAsia="Times New Roman" w:cs="Arial"/>
          <w:b/>
          <w:bCs/>
          <w:color w:val="222222"/>
          <w:szCs w:val="18"/>
          <w:lang w:eastAsia="pl-PL"/>
        </w:rPr>
        <w:t xml:space="preserve">W przypadku złożenia oferty na </w:t>
      </w:r>
      <w:r w:rsidRPr="00AB2542">
        <w:rPr>
          <w:rFonts w:eastAsia="Times New Roman" w:cs="Arial"/>
          <w:b/>
          <w:bCs/>
          <w:color w:val="222222"/>
          <w:szCs w:val="18"/>
          <w:lang w:eastAsia="pl-PL"/>
        </w:rPr>
        <w:t>Część 1:</w:t>
      </w:r>
    </w:p>
    <w:p w14:paraId="79B99441" w14:textId="730088F0"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812F09">
        <w:rPr>
          <w:rFonts w:eastAsia="Times New Roman" w:cs="Arial"/>
          <w:szCs w:val="18"/>
        </w:rPr>
        <w:t xml:space="preserve">, </w:t>
      </w:r>
      <w:r w:rsidR="00812F09" w:rsidRPr="00ED3797">
        <w:rPr>
          <w:rFonts w:eastAsia="Times New Roman" w:cs="Arial"/>
          <w:szCs w:val="18"/>
        </w:rPr>
        <w:t>zaktualizowanym rozporządzeniem Rady (UE) 2025/2033</w:t>
      </w:r>
      <w:r w:rsidRPr="0035204E">
        <w:rPr>
          <w:rFonts w:eastAsia="Times New Roman" w:cs="Arial"/>
          <w:szCs w:val="18"/>
        </w:rPr>
        <w:t>.</w:t>
      </w:r>
    </w:p>
    <w:p w14:paraId="0EC933AA" w14:textId="0D1F47E8" w:rsidR="00AB2542" w:rsidRDefault="00AB2542" w:rsidP="00063C0D">
      <w:pPr>
        <w:spacing w:before="40" w:after="240"/>
        <w:jc w:val="both"/>
        <w:rPr>
          <w:rFonts w:eastAsia="Times New Roman" w:cs="Arial"/>
          <w:b/>
          <w:bCs/>
          <w:szCs w:val="18"/>
        </w:rPr>
      </w:pPr>
      <w:r w:rsidRPr="00AB2542">
        <w:rPr>
          <w:rFonts w:eastAsia="Times New Roman" w:cs="Arial"/>
          <w:b/>
          <w:bCs/>
          <w:szCs w:val="18"/>
        </w:rPr>
        <w:t>W przypadku złożenia oferty na Część 2:</w:t>
      </w:r>
    </w:p>
    <w:p w14:paraId="6CE029E7" w14:textId="25F0F93B" w:rsidR="00AB2542" w:rsidRPr="00AB2542" w:rsidRDefault="00AB2542" w:rsidP="00063C0D">
      <w:pPr>
        <w:spacing w:before="40" w:after="240"/>
        <w:jc w:val="both"/>
        <w:rPr>
          <w:rFonts w:eastAsia="Times New Roman" w:cs="Arial"/>
          <w:szCs w:val="18"/>
        </w:rPr>
      </w:pPr>
      <w:r w:rsidRPr="00AB2542">
        <w:rPr>
          <w:rFonts w:eastAsia="Times New Roman" w:cs="Arial"/>
          <w:szCs w:val="18"/>
        </w:rPr>
        <w:t xml:space="preserve">Oświadczam, że w stosunku do następującego podmiotu, będącego podwykonawcą, na którego przypada ponad 10% wartości zamówienia: …………………………………………………………………………… (podać pełną nazwę/ firmę, adres, a także w zależności od podmiotu: NIP/ PESEL, KRS/ </w:t>
      </w:r>
      <w:proofErr w:type="spellStart"/>
      <w:r w:rsidRPr="00AB2542">
        <w:rPr>
          <w:rFonts w:eastAsia="Times New Roman" w:cs="Arial"/>
          <w:szCs w:val="18"/>
        </w:rPr>
        <w:t>CEiDG</w:t>
      </w:r>
      <w:proofErr w:type="spellEnd"/>
      <w:r w:rsidRPr="00AB2542">
        <w:rPr>
          <w:rFonts w:eastAsia="Times New Roman" w:cs="Arial"/>
          <w:szCs w:val="18"/>
        </w:rPr>
        <w:t>), nie zachodzą podstawy wykluczenia z postępowania o udzielenie zamówienia przewidziane w art. 5k rozporządzenia 833/2014 w brzmieniu nadanym rozporządzeniem 2022/576, zaktualizowanym rozporządzeniem Rady (UE) 2025/2033.</w:t>
      </w:r>
    </w:p>
    <w:p w14:paraId="5F798290" w14:textId="31A81F88"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r w:rsidR="00FC764E">
        <w:rPr>
          <w:rFonts w:asciiTheme="majorHAnsi" w:eastAsia="Times New Roman" w:hAnsiTheme="majorHAnsi" w:cs="Arial"/>
          <w:b/>
          <w:sz w:val="22"/>
        </w:rPr>
        <w:t xml:space="preserve"> (wypełnia jedynie wykonawca)</w:t>
      </w:r>
      <w:r w:rsidRPr="0035204E">
        <w:rPr>
          <w:rFonts w:asciiTheme="majorHAnsi" w:eastAsia="Times New Roman" w:hAnsiTheme="majorHAnsi" w:cs="Arial"/>
          <w:b/>
          <w:sz w:val="22"/>
        </w:rPr>
        <w:t>:</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260E7835" w14:textId="3038384A" w:rsidR="00670C4F" w:rsidRPr="00670C4F" w:rsidRDefault="00670C4F" w:rsidP="00063C0D">
      <w:pPr>
        <w:spacing w:before="40" w:after="240"/>
        <w:jc w:val="both"/>
        <w:rPr>
          <w:rFonts w:eastAsia="Times New Roman" w:cs="Arial"/>
          <w:b/>
          <w:bCs/>
          <w:szCs w:val="18"/>
        </w:rPr>
      </w:pPr>
      <w:bookmarkStart w:id="17" w:name="_Hlk220417814"/>
      <w:r w:rsidRPr="00670C4F">
        <w:rPr>
          <w:rFonts w:eastAsia="Times New Roman" w:cs="Arial"/>
          <w:b/>
          <w:bCs/>
          <w:szCs w:val="18"/>
        </w:rPr>
        <w:t>W przypadku złożenia oferty na Część 1:</w:t>
      </w:r>
    </w:p>
    <w:bookmarkEnd w:id="17"/>
    <w:p w14:paraId="3FC4C9C0" w14:textId="6BFA8473"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xml:space="preserve">, nie zachodzą podstawy </w:t>
      </w:r>
      <w:r w:rsidRPr="0035204E">
        <w:rPr>
          <w:rFonts w:eastAsia="Times New Roman" w:cs="Arial"/>
          <w:szCs w:val="18"/>
        </w:rPr>
        <w:lastRenderedPageBreak/>
        <w:t>wykluczenia z postępowania o udzielenie zamówienia przewidziane w art. 5k rozporządzenia 833/2014 w brzmieniu nadanym rozporządzeniem 2022/576</w:t>
      </w:r>
      <w:r w:rsidR="00DA3F2F">
        <w:rPr>
          <w:rFonts w:eastAsia="Times New Roman" w:cs="Arial"/>
          <w:szCs w:val="18"/>
        </w:rPr>
        <w:t xml:space="preserve">, </w:t>
      </w:r>
      <w:r w:rsidR="00DA3F2F" w:rsidRPr="00ED3797">
        <w:rPr>
          <w:rFonts w:eastAsia="Times New Roman" w:cs="Arial"/>
          <w:szCs w:val="18"/>
        </w:rPr>
        <w:t>zaktualizowanym rozporządzeniem Rady (UE) 2025/2033</w:t>
      </w:r>
      <w:r w:rsidRPr="0035204E">
        <w:rPr>
          <w:rFonts w:eastAsia="Times New Roman" w:cs="Arial"/>
          <w:szCs w:val="18"/>
        </w:rPr>
        <w:t>.</w:t>
      </w:r>
    </w:p>
    <w:p w14:paraId="0ADB7DDB" w14:textId="7186F47A" w:rsidR="00670C4F" w:rsidRPr="00670C4F" w:rsidRDefault="00670C4F" w:rsidP="00063C0D">
      <w:pPr>
        <w:spacing w:before="40" w:after="240"/>
        <w:jc w:val="both"/>
        <w:rPr>
          <w:rFonts w:eastAsia="Times New Roman" w:cs="Arial"/>
          <w:b/>
          <w:bCs/>
          <w:szCs w:val="18"/>
        </w:rPr>
      </w:pPr>
      <w:r w:rsidRPr="00670C4F">
        <w:rPr>
          <w:rFonts w:eastAsia="Times New Roman" w:cs="Arial"/>
          <w:b/>
          <w:bCs/>
          <w:szCs w:val="18"/>
        </w:rPr>
        <w:t>W przypadku złożenia oferty na Część 2:</w:t>
      </w:r>
    </w:p>
    <w:p w14:paraId="1C9F5393" w14:textId="04B813F6" w:rsidR="00670C4F" w:rsidRDefault="00670C4F" w:rsidP="00063C0D">
      <w:pPr>
        <w:spacing w:before="40" w:after="240"/>
        <w:jc w:val="both"/>
        <w:rPr>
          <w:rFonts w:eastAsia="Times New Roman" w:cs="Arial"/>
          <w:szCs w:val="18"/>
        </w:rPr>
      </w:pPr>
      <w:r w:rsidRPr="00670C4F">
        <w:rPr>
          <w:rFonts w:eastAsia="Times New Roman" w:cs="Arial"/>
          <w:szCs w:val="18"/>
        </w:rPr>
        <w:t>Oświadczam, że w stosunku do następującego podmiotu, będącego dostawcą, na którego przypada ponad 10% wartości zamówienia: ………………………………………………………………………………………………. (podać pełną nazwę/firmę, adres, a także w zależności od podmiotu: NIP/PESEL, KRS/</w:t>
      </w:r>
      <w:proofErr w:type="spellStart"/>
      <w:r w:rsidRPr="00670C4F">
        <w:rPr>
          <w:rFonts w:eastAsia="Times New Roman" w:cs="Arial"/>
          <w:szCs w:val="18"/>
        </w:rPr>
        <w:t>CEiDG</w:t>
      </w:r>
      <w:proofErr w:type="spellEnd"/>
      <w:r w:rsidRPr="00670C4F">
        <w:rPr>
          <w:rFonts w:eastAsia="Times New Roman" w:cs="Arial"/>
          <w:szCs w:val="18"/>
        </w:rPr>
        <w:t>), nie zachodzą podstawy wykluczenia z postępowania o udzielenie zamówienia przewidziane w art. 5k rozporządzenia 833/2014 w brzmieniu nadanym rozporządzeniem 2022/576, zaktualizowanym rozporządzeniem Rady (UE) 2025/2033.</w:t>
      </w:r>
    </w:p>
    <w:p w14:paraId="7B7C9899"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3943176"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r w:rsidR="00FC764E">
        <w:rPr>
          <w:rFonts w:asciiTheme="majorHAnsi" w:eastAsia="Times New Roman" w:hAnsiTheme="majorHAnsi" w:cs="Arial"/>
          <w:b/>
          <w:sz w:val="22"/>
        </w:rPr>
        <w:t>/PODWYKONAWCY ODOSTĘPNIAJĄCEGO ZASOBY</w:t>
      </w:r>
      <w:r w:rsidR="009658BA">
        <w:rPr>
          <w:rFonts w:asciiTheme="majorHAnsi" w:eastAsia="Times New Roman" w:hAnsiTheme="majorHAnsi" w:cs="Arial"/>
          <w:b/>
          <w:sz w:val="22"/>
        </w:rPr>
        <w:t>*</w:t>
      </w:r>
      <w:r w:rsidRPr="0035204E">
        <w:rPr>
          <w:rFonts w:asciiTheme="majorHAnsi" w:eastAsia="Times New Roman" w:hAnsiTheme="majorHAnsi" w:cs="Arial"/>
          <w:b/>
          <w:sz w:val="22"/>
        </w:rPr>
        <w:t>:</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0035204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735FA3" w:rsidRDefault="0035204E" w:rsidP="00A633A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76581D3E" w14:textId="77777777" w:rsidR="0035204E" w:rsidRPr="00735FA3" w:rsidRDefault="0035204E" w:rsidP="00A633AE">
      <w:pPr>
        <w:ind w:left="5664" w:right="68"/>
        <w:rPr>
          <w:rFonts w:eastAsia="Times New Roman" w:cs="Calibri"/>
          <w:sz w:val="14"/>
          <w:szCs w:val="14"/>
        </w:rPr>
      </w:pPr>
      <w:r w:rsidRPr="00735FA3">
        <w:rPr>
          <w:rFonts w:eastAsia="Times New Roman" w:cs="Arial"/>
          <w:i/>
          <w:sz w:val="14"/>
          <w:szCs w:val="14"/>
        </w:rPr>
        <w:t xml:space="preserve">do złożenia oświadczenia </w:t>
      </w:r>
    </w:p>
    <w:p w14:paraId="2D66C830" w14:textId="2A841B53" w:rsidR="0035204E" w:rsidRDefault="0035204E" w:rsidP="0035204E">
      <w:pPr>
        <w:pStyle w:val="Akapitzlist"/>
        <w:ind w:left="5664"/>
        <w:rPr>
          <w:i/>
        </w:rPr>
      </w:pPr>
    </w:p>
    <w:p w14:paraId="29190EF4" w14:textId="1D5F863E" w:rsidR="003E3800" w:rsidRDefault="003E3800" w:rsidP="0035204E">
      <w:pPr>
        <w:pStyle w:val="Akapitzlist"/>
        <w:ind w:left="5664"/>
        <w:rPr>
          <w:i/>
        </w:rPr>
      </w:pPr>
    </w:p>
    <w:p w14:paraId="74ADBDAE" w14:textId="0A708E37" w:rsidR="00875F48" w:rsidRDefault="00F06FAF">
      <w:pPr>
        <w:rPr>
          <w:i/>
        </w:rPr>
      </w:pPr>
      <w:r>
        <w:rPr>
          <w:i/>
        </w:rPr>
        <w:t xml:space="preserve">*niewłaściwe </w:t>
      </w:r>
      <w:r w:rsidR="00A9456B">
        <w:rPr>
          <w:i/>
        </w:rPr>
        <w:t>skreślić</w:t>
      </w:r>
    </w:p>
    <w:p w14:paraId="769FE97F" w14:textId="77777777" w:rsidR="003E3800" w:rsidRPr="005D78EA" w:rsidRDefault="003E3800" w:rsidP="0035204E">
      <w:pPr>
        <w:pStyle w:val="Akapitzlist"/>
        <w:ind w:left="5664"/>
        <w:rPr>
          <w:b/>
        </w:rPr>
      </w:pPr>
    </w:p>
    <w:p w14:paraId="386F08F4" w14:textId="77777777" w:rsidR="00502660" w:rsidRDefault="00502660">
      <w:pPr>
        <w:rPr>
          <w:b/>
        </w:rPr>
      </w:pPr>
      <w:r>
        <w:rPr>
          <w:b/>
        </w:rPr>
        <w:br w:type="page"/>
      </w:r>
    </w:p>
    <w:p w14:paraId="0632AFE3" w14:textId="4D47F92E" w:rsidR="003E3800" w:rsidRDefault="005D78EA" w:rsidP="00E54BA6">
      <w:pPr>
        <w:pStyle w:val="Akapitzlist"/>
        <w:ind w:left="2835" w:hanging="2835"/>
        <w:rPr>
          <w:b/>
        </w:rPr>
      </w:pPr>
      <w:r>
        <w:rPr>
          <w:b/>
        </w:rPr>
        <w:lastRenderedPageBreak/>
        <w:t xml:space="preserve">ZAŁĄCZNIK NR </w:t>
      </w:r>
      <w:r w:rsidR="003331C3">
        <w:rPr>
          <w:b/>
        </w:rPr>
        <w:t>6</w:t>
      </w:r>
      <w:r w:rsidR="00875F48" w:rsidRPr="005D78EA">
        <w:rPr>
          <w:b/>
        </w:rPr>
        <w:t xml:space="preserve"> DO SWZ – OŚWIADCZENIE WYKONAWCY </w:t>
      </w:r>
      <w:r w:rsidRPr="0089712F">
        <w:rPr>
          <w:b/>
        </w:rPr>
        <w:t>potwierdzające, że nie zalega z</w:t>
      </w:r>
      <w:r w:rsidR="00D04713">
        <w:rPr>
          <w:b/>
        </w:rPr>
        <w:t> </w:t>
      </w:r>
      <w:r w:rsidRPr="0089712F">
        <w:rPr>
          <w:b/>
        </w:rPr>
        <w:t>opłacaniem podatków i opłat</w:t>
      </w:r>
    </w:p>
    <w:p w14:paraId="79E160B8" w14:textId="2A13FC47" w:rsidR="004E5D6B" w:rsidRDefault="004E5D6B" w:rsidP="00875F48">
      <w:pPr>
        <w:pStyle w:val="Akapitzlist"/>
        <w:ind w:left="0"/>
        <w:rPr>
          <w:b/>
        </w:rPr>
      </w:pPr>
    </w:p>
    <w:p w14:paraId="5BC203DC" w14:textId="77777777" w:rsidR="004E5D6B" w:rsidRPr="005D78EA" w:rsidRDefault="004E5D6B" w:rsidP="00875F48">
      <w:pPr>
        <w:pStyle w:val="Akapitzlist"/>
        <w:ind w:left="0"/>
        <w:rPr>
          <w:b/>
        </w:rPr>
      </w:pPr>
    </w:p>
    <w:p w14:paraId="285F6D16" w14:textId="7C61F4AC" w:rsidR="00875F48" w:rsidRDefault="00875F48" w:rsidP="004E5D6B">
      <w:pPr>
        <w:jc w:val="center"/>
        <w:rPr>
          <w:rFonts w:ascii="Trebuchet MS" w:eastAsia="Times New Roman" w:hAnsi="Trebuchet MS" w:cs="Arial"/>
          <w:b/>
          <w:color w:val="1A7466" w:themeColor="text2"/>
          <w:sz w:val="32"/>
          <w:szCs w:val="32"/>
          <w:u w:val="single"/>
        </w:rPr>
      </w:pPr>
      <w:r w:rsidRPr="004E5D6B">
        <w:rPr>
          <w:rFonts w:ascii="Trebuchet MS" w:eastAsia="Times New Roman" w:hAnsi="Trebuchet MS" w:cs="Arial"/>
          <w:b/>
          <w:color w:val="1A7466" w:themeColor="text2"/>
          <w:sz w:val="32"/>
          <w:szCs w:val="32"/>
          <w:u w:val="single"/>
        </w:rPr>
        <w:t xml:space="preserve">Oświadczenie o niezaleganiu z opłacaniem podatków </w:t>
      </w:r>
      <w:r w:rsidR="004E5D6B">
        <w:rPr>
          <w:rFonts w:ascii="Trebuchet MS" w:eastAsia="Times New Roman" w:hAnsi="Trebuchet MS" w:cs="Arial"/>
          <w:b/>
          <w:color w:val="1A7466" w:themeColor="text2"/>
          <w:sz w:val="32"/>
          <w:szCs w:val="32"/>
          <w:u w:val="single"/>
        </w:rPr>
        <w:br/>
      </w:r>
      <w:r w:rsidRPr="004E5D6B">
        <w:rPr>
          <w:rFonts w:ascii="Trebuchet MS" w:eastAsia="Times New Roman" w:hAnsi="Trebuchet MS" w:cs="Arial"/>
          <w:b/>
          <w:color w:val="1A7466" w:themeColor="text2"/>
          <w:sz w:val="32"/>
          <w:szCs w:val="32"/>
          <w:u w:val="single"/>
        </w:rPr>
        <w:t>i opłat</w:t>
      </w:r>
    </w:p>
    <w:p w14:paraId="6FE8B17E" w14:textId="77777777" w:rsidR="00875F48" w:rsidRPr="00875F48" w:rsidRDefault="00875F48" w:rsidP="00875F48">
      <w:pPr>
        <w:rPr>
          <w:rFonts w:cs="Arial"/>
          <w:b/>
          <w:szCs w:val="18"/>
          <w:lang w:eastAsia="ar-SA"/>
        </w:rPr>
      </w:pPr>
    </w:p>
    <w:p w14:paraId="4CEE1A12" w14:textId="69F6CE81" w:rsidR="00875F48" w:rsidRPr="00753B7D" w:rsidRDefault="00875F48" w:rsidP="00753B7D">
      <w:pPr>
        <w:tabs>
          <w:tab w:val="center" w:pos="4536"/>
          <w:tab w:val="right" w:pos="9072"/>
        </w:tabs>
        <w:jc w:val="both"/>
        <w:rPr>
          <w:szCs w:val="18"/>
        </w:rPr>
      </w:pPr>
      <w:r w:rsidRPr="00875F48">
        <w:rPr>
          <w:rFonts w:cs="Arial"/>
          <w:szCs w:val="18"/>
        </w:rPr>
        <w:t xml:space="preserve">W związku z ubieganiem się o udzielenie zamówienia w </w:t>
      </w:r>
      <w:r w:rsidRPr="00753B7D">
        <w:rPr>
          <w:rFonts w:cs="Arial"/>
          <w:szCs w:val="18"/>
        </w:rPr>
        <w:t>Postępowaniu pn.</w:t>
      </w:r>
      <w:r w:rsidR="00753B7D" w:rsidRPr="00753B7D">
        <w:rPr>
          <w:rFonts w:cs="Calibri"/>
          <w:szCs w:val="18"/>
        </w:rPr>
        <w:t xml:space="preserve"> „</w:t>
      </w:r>
      <w:r w:rsidR="000D5497" w:rsidRPr="000D5497">
        <w:rPr>
          <w:rFonts w:cs="Calibri"/>
          <w:szCs w:val="18"/>
        </w:rPr>
        <w:t xml:space="preserve">Przeglądy serwisowe analizatorów wody zainstalowanych w </w:t>
      </w:r>
      <w:r w:rsidR="008605F8">
        <w:rPr>
          <w:rFonts w:cs="Calibri"/>
          <w:szCs w:val="18"/>
        </w:rPr>
        <w:t>e</w:t>
      </w:r>
      <w:r w:rsidR="000D5497" w:rsidRPr="000D5497">
        <w:rPr>
          <w:rFonts w:cs="Calibri"/>
          <w:szCs w:val="18"/>
        </w:rPr>
        <w:t>lektrowni PGE Gryfino Dolna Odra sp. z o.o.</w:t>
      </w:r>
      <w:r w:rsidR="00753B7D" w:rsidRPr="000D5497">
        <w:rPr>
          <w:rFonts w:cs="Calibri"/>
          <w:szCs w:val="18"/>
        </w:rPr>
        <w:t>”</w:t>
      </w:r>
      <w:r w:rsidRPr="000D5497">
        <w:rPr>
          <w:rFonts w:cs="Calibri"/>
          <w:szCs w:val="18"/>
        </w:rPr>
        <w:t>,</w:t>
      </w:r>
      <w:r w:rsidRPr="000D5497">
        <w:rPr>
          <w:rFonts w:cstheme="minorHAnsi"/>
          <w:szCs w:val="18"/>
        </w:rPr>
        <w:t xml:space="preserve"> n</w:t>
      </w:r>
      <w:r w:rsidRPr="000D5497">
        <w:rPr>
          <w:szCs w:val="18"/>
        </w:rPr>
        <w:t xml:space="preserve">r </w:t>
      </w:r>
      <w:r w:rsidR="00132FA7">
        <w:rPr>
          <w:szCs w:val="18"/>
        </w:rPr>
        <w:t>P</w:t>
      </w:r>
      <w:r w:rsidR="000D5497" w:rsidRPr="000D5497">
        <w:rPr>
          <w:szCs w:val="18"/>
        </w:rPr>
        <w:t>ostępowania</w:t>
      </w:r>
      <w:r w:rsidRPr="000D5497">
        <w:rPr>
          <w:rFonts w:cs="Calibri"/>
          <w:szCs w:val="18"/>
        </w:rPr>
        <w:t>:</w:t>
      </w:r>
      <w:r w:rsidR="000D5497" w:rsidRPr="000D5497">
        <w:rPr>
          <w:rFonts w:cs="Calibri"/>
          <w:szCs w:val="18"/>
        </w:rPr>
        <w:t xml:space="preserve"> </w:t>
      </w:r>
      <w:r w:rsidR="000D5497" w:rsidRPr="000D5497">
        <w:rPr>
          <w:rFonts w:cs="Calibri"/>
          <w:szCs w:val="18"/>
        </w:rPr>
        <w:br/>
        <w:t>POST/PGE/GRY/DZ/00060/2026</w:t>
      </w:r>
      <w:r w:rsidR="008F18ED" w:rsidRPr="000D5497">
        <w:rPr>
          <w:rFonts w:cs="Calibri"/>
          <w:szCs w:val="18"/>
        </w:rPr>
        <w:t>.</w:t>
      </w:r>
    </w:p>
    <w:p w14:paraId="656B0292" w14:textId="77777777" w:rsidR="00875F48" w:rsidRPr="00875F48" w:rsidRDefault="00875F48" w:rsidP="00875F48">
      <w:pPr>
        <w:tabs>
          <w:tab w:val="right" w:pos="9072"/>
        </w:tabs>
        <w:rPr>
          <w:b/>
          <w:szCs w:val="18"/>
        </w:rPr>
      </w:pPr>
    </w:p>
    <w:p w14:paraId="554E99AB" w14:textId="77777777" w:rsidR="00875F48" w:rsidRPr="00875F48" w:rsidRDefault="00875F48" w:rsidP="00875F48">
      <w:pPr>
        <w:tabs>
          <w:tab w:val="center" w:pos="4536"/>
          <w:tab w:val="right" w:pos="9072"/>
        </w:tabs>
        <w:rPr>
          <w:rFonts w:eastAsia="Calibri" w:cs="Calibri"/>
          <w:szCs w:val="18"/>
          <w:lang w:eastAsia="pl-PL"/>
        </w:rPr>
      </w:pPr>
      <w:r w:rsidRPr="00875F48">
        <w:rPr>
          <w:rFonts w:eastAsia="Calibri" w:cs="Calibri"/>
          <w:szCs w:val="18"/>
          <w:lang w:eastAsia="pl-PL"/>
        </w:rPr>
        <w:t xml:space="preserve">Nazwa Wykonawcy: </w:t>
      </w:r>
    </w:p>
    <w:p w14:paraId="436A0DE9" w14:textId="77777777" w:rsidR="00875F48" w:rsidRPr="00875F48" w:rsidRDefault="00875F48" w:rsidP="00875F48">
      <w:pPr>
        <w:rPr>
          <w:rFonts w:eastAsia="Calibri" w:cs="Calibri"/>
          <w:szCs w:val="18"/>
          <w:lang w:eastAsia="pl-PL"/>
        </w:rPr>
      </w:pPr>
      <w:r w:rsidRPr="00875F48">
        <w:rPr>
          <w:rFonts w:eastAsia="Calibri" w:cs="Calibri"/>
          <w:szCs w:val="18"/>
          <w:lang w:eastAsia="pl-PL"/>
        </w:rPr>
        <w:t xml:space="preserve">..................................................................................................................................................... </w:t>
      </w:r>
    </w:p>
    <w:p w14:paraId="56A486D9" w14:textId="77777777" w:rsidR="00875F48" w:rsidRPr="00875F48" w:rsidRDefault="00875F48" w:rsidP="00875F48">
      <w:pPr>
        <w:rPr>
          <w:rFonts w:eastAsia="Calibri" w:cs="Calibri"/>
          <w:szCs w:val="18"/>
          <w:lang w:eastAsia="pl-PL"/>
        </w:rPr>
      </w:pPr>
    </w:p>
    <w:p w14:paraId="00D61F8F" w14:textId="77777777" w:rsidR="00875F48" w:rsidRPr="00875F48" w:rsidRDefault="00875F48" w:rsidP="00875F48">
      <w:pPr>
        <w:rPr>
          <w:rFonts w:eastAsia="Calibri" w:cs="Calibri"/>
          <w:szCs w:val="18"/>
          <w:lang w:eastAsia="pl-PL"/>
        </w:rPr>
      </w:pPr>
      <w:r w:rsidRPr="00875F48">
        <w:rPr>
          <w:rFonts w:eastAsia="Calibri" w:cs="Calibri"/>
          <w:szCs w:val="18"/>
          <w:lang w:eastAsia="pl-PL"/>
        </w:rPr>
        <w:t>Adres:</w:t>
      </w:r>
    </w:p>
    <w:p w14:paraId="31855391" w14:textId="77777777" w:rsidR="00875F48" w:rsidRPr="00875F48" w:rsidRDefault="00875F48" w:rsidP="00875F48">
      <w:pPr>
        <w:rPr>
          <w:rFonts w:eastAsia="Calibri" w:cs="Calibri"/>
          <w:szCs w:val="18"/>
          <w:lang w:eastAsia="pl-PL"/>
        </w:rPr>
      </w:pPr>
      <w:r w:rsidRPr="00875F48">
        <w:rPr>
          <w:rFonts w:eastAsia="Calibri" w:cs="Calibri"/>
          <w:szCs w:val="18"/>
          <w:lang w:eastAsia="pl-PL"/>
        </w:rPr>
        <w:t>.....................................................................................................................................................</w:t>
      </w:r>
    </w:p>
    <w:p w14:paraId="62E3B85E" w14:textId="77777777" w:rsidR="00875F48" w:rsidRPr="00875F48" w:rsidRDefault="00875F48" w:rsidP="00875F48">
      <w:pPr>
        <w:rPr>
          <w:rFonts w:eastAsia="Calibri" w:cs="Calibri"/>
          <w:szCs w:val="18"/>
          <w:lang w:eastAsia="pl-PL"/>
        </w:rPr>
      </w:pPr>
    </w:p>
    <w:p w14:paraId="5524D98F" w14:textId="77777777" w:rsidR="00875F48" w:rsidRPr="00875F48" w:rsidRDefault="00875F48" w:rsidP="00875F48">
      <w:pPr>
        <w:rPr>
          <w:rFonts w:eastAsia="Calibri" w:cs="Calibri"/>
          <w:szCs w:val="18"/>
          <w:lang w:eastAsia="pl-PL"/>
        </w:rPr>
      </w:pPr>
      <w:r w:rsidRPr="00875F48">
        <w:rPr>
          <w:rFonts w:eastAsia="Calibri" w:cs="Calibri"/>
          <w:szCs w:val="18"/>
          <w:lang w:eastAsia="pl-PL"/>
        </w:rPr>
        <w:t>NIP: ...............................................</w:t>
      </w:r>
    </w:p>
    <w:p w14:paraId="01BB1839" w14:textId="77777777" w:rsidR="00875F48" w:rsidRPr="00875F48" w:rsidRDefault="00875F48" w:rsidP="00875F48">
      <w:pPr>
        <w:rPr>
          <w:rFonts w:eastAsia="Calibri" w:cs="Calibri"/>
          <w:szCs w:val="18"/>
          <w:lang w:eastAsia="pl-PL"/>
        </w:rPr>
      </w:pPr>
      <w:r w:rsidRPr="00875F48">
        <w:rPr>
          <w:rFonts w:eastAsia="Calibri" w:cs="Calibri"/>
          <w:szCs w:val="18"/>
          <w:lang w:eastAsia="pl-PL"/>
        </w:rPr>
        <w:t>Regon: ...............................................</w:t>
      </w:r>
    </w:p>
    <w:p w14:paraId="019CEAF3" w14:textId="77777777" w:rsidR="00875F48" w:rsidRPr="00875F48" w:rsidRDefault="00875F48" w:rsidP="00875F48">
      <w:pPr>
        <w:rPr>
          <w:rFonts w:eastAsia="Calibri" w:cs="Calibri"/>
          <w:szCs w:val="18"/>
          <w:lang w:eastAsia="pl-PL"/>
        </w:rPr>
      </w:pPr>
    </w:p>
    <w:bookmarkStart w:id="18" w:name="_Hlk220416220"/>
    <w:p w14:paraId="7BEE0E25" w14:textId="10592C19" w:rsidR="00875F48" w:rsidRPr="00875F48" w:rsidRDefault="00D77E73" w:rsidP="00875F48">
      <w:pPr>
        <w:ind w:left="426" w:hanging="414"/>
        <w:contextualSpacing/>
        <w:rPr>
          <w:rFonts w:eastAsia="Calibri" w:cs="Calibri"/>
          <w:szCs w:val="18"/>
          <w:lang w:eastAsia="pl-PL"/>
        </w:rPr>
      </w:pPr>
      <w:sdt>
        <w:sdtPr>
          <w:rPr>
            <w:rFonts w:eastAsia="Calibri" w:cs="Calibri"/>
            <w:szCs w:val="18"/>
            <w:lang w:eastAsia="pl-PL"/>
          </w:rPr>
          <w:id w:val="-1733614075"/>
          <w14:checkbox>
            <w14:checked w14:val="0"/>
            <w14:checkedState w14:val="2612" w14:font="MS Gothic"/>
            <w14:uncheckedState w14:val="2610" w14:font="MS Gothic"/>
          </w14:checkbox>
        </w:sdtPr>
        <w:sdtEndPr/>
        <w:sdtContent>
          <w:r w:rsidR="00CB1F5B">
            <w:rPr>
              <w:rFonts w:ascii="MS Gothic" w:eastAsia="MS Gothic" w:hAnsi="MS Gothic" w:cs="Calibri" w:hint="eastAsia"/>
              <w:szCs w:val="18"/>
              <w:lang w:eastAsia="pl-PL"/>
            </w:rPr>
            <w:t>☐</w:t>
          </w:r>
        </w:sdtContent>
      </w:sdt>
      <w:r w:rsidR="00875F48" w:rsidRPr="00875F48">
        <w:rPr>
          <w:rFonts w:eastAsia="Calibri" w:cs="Calibri"/>
          <w:szCs w:val="18"/>
          <w:lang w:eastAsia="pl-PL"/>
        </w:rPr>
        <w:t xml:space="preserve"> </w:t>
      </w:r>
      <w:bookmarkEnd w:id="18"/>
      <w:r w:rsidR="00875F48" w:rsidRPr="00875F48">
        <w:rPr>
          <w:rFonts w:eastAsia="Calibri" w:cs="Calibri"/>
          <w:szCs w:val="18"/>
          <w:lang w:eastAsia="pl-PL"/>
        </w:rPr>
        <w:tab/>
        <w:t xml:space="preserve">Oświadczam, iż </w:t>
      </w:r>
      <w:r w:rsidR="00875F48" w:rsidRPr="00875F48">
        <w:rPr>
          <w:rFonts w:eastAsia="Calibri" w:cs="Calibri"/>
          <w:b/>
          <w:szCs w:val="18"/>
          <w:lang w:eastAsia="pl-PL"/>
        </w:rPr>
        <w:t>nie zalegam</w:t>
      </w:r>
      <w:r w:rsidR="00875F48" w:rsidRPr="00875F48">
        <w:rPr>
          <w:rFonts w:eastAsia="Calibri" w:cs="Calibri"/>
          <w:szCs w:val="18"/>
          <w:lang w:eastAsia="pl-PL"/>
        </w:rPr>
        <w:t xml:space="preserve"> z uiszczeniem podatków i opłat</w:t>
      </w:r>
      <w:r w:rsidR="00875F48" w:rsidRPr="00875F48">
        <w:rPr>
          <w:rFonts w:eastAsia="Calibri" w:cs="Calibri"/>
          <w:szCs w:val="18"/>
          <w:vertAlign w:val="superscript"/>
          <w:lang w:eastAsia="pl-PL"/>
        </w:rPr>
        <w:t>*</w:t>
      </w:r>
      <w:r w:rsidR="00875F48" w:rsidRPr="00875F48">
        <w:rPr>
          <w:rFonts w:eastAsia="Calibri" w:cs="Calibri"/>
          <w:szCs w:val="18"/>
          <w:lang w:eastAsia="pl-PL"/>
        </w:rPr>
        <w:t xml:space="preserve"> </w:t>
      </w:r>
    </w:p>
    <w:p w14:paraId="76A1962C" w14:textId="1AB7E8A9" w:rsidR="00875F48" w:rsidRPr="00875F48" w:rsidRDefault="00D77E73" w:rsidP="00875F48">
      <w:pPr>
        <w:ind w:left="426" w:hanging="414"/>
        <w:contextualSpacing/>
        <w:rPr>
          <w:rFonts w:eastAsia="Calibri" w:cs="Calibri"/>
          <w:szCs w:val="18"/>
          <w:lang w:eastAsia="pl-PL"/>
        </w:rPr>
      </w:pPr>
      <w:sdt>
        <w:sdtPr>
          <w:rPr>
            <w:rFonts w:eastAsia="Calibri" w:cs="Calibri"/>
            <w:szCs w:val="18"/>
            <w:lang w:eastAsia="pl-PL"/>
          </w:rPr>
          <w:id w:val="1391469715"/>
          <w14:checkbox>
            <w14:checked w14:val="0"/>
            <w14:checkedState w14:val="2612" w14:font="MS Gothic"/>
            <w14:uncheckedState w14:val="2610" w14:font="MS Gothic"/>
          </w14:checkbox>
        </w:sdtPr>
        <w:sdtEndPr/>
        <w:sdtContent>
          <w:r w:rsidR="00CB1F5B">
            <w:rPr>
              <w:rFonts w:ascii="MS Gothic" w:eastAsia="MS Gothic" w:hAnsi="MS Gothic" w:cs="Calibri" w:hint="eastAsia"/>
              <w:szCs w:val="18"/>
              <w:lang w:eastAsia="pl-PL"/>
            </w:rPr>
            <w:t>☐</w:t>
          </w:r>
        </w:sdtContent>
      </w:sdt>
      <w:r w:rsidR="00875F48" w:rsidRPr="00875F48">
        <w:rPr>
          <w:rFonts w:eastAsia="Calibri" w:cs="Calibri"/>
          <w:szCs w:val="18"/>
          <w:lang w:eastAsia="pl-PL"/>
        </w:rPr>
        <w:t xml:space="preserve"> </w:t>
      </w:r>
      <w:r w:rsidR="00875F48" w:rsidRPr="00875F48">
        <w:rPr>
          <w:rFonts w:eastAsia="Calibri" w:cs="Calibri"/>
          <w:szCs w:val="18"/>
          <w:lang w:eastAsia="pl-PL"/>
        </w:rPr>
        <w:tab/>
        <w:t xml:space="preserve">Oświadczam, iż </w:t>
      </w:r>
      <w:r w:rsidR="00875F48" w:rsidRPr="00875F48">
        <w:rPr>
          <w:rFonts w:eastAsia="Calibri" w:cs="Calibri"/>
          <w:b/>
          <w:szCs w:val="18"/>
          <w:lang w:eastAsia="pl-PL"/>
        </w:rPr>
        <w:t xml:space="preserve">zalegam </w:t>
      </w:r>
      <w:r w:rsidR="00875F48" w:rsidRPr="00875F48">
        <w:rPr>
          <w:rFonts w:eastAsia="Calibri" w:cs="Calibri"/>
          <w:szCs w:val="18"/>
          <w:lang w:eastAsia="pl-PL"/>
        </w:rPr>
        <w:t>z uiszczaniem podatków, opłat. W celu wykazania braku podstaw do wykluczenia na podstawie pkt 9.4.2.14 Procedury, oświadczam, iż przed upływem terminu składania Ofert, dokonałem płatności należnych podatków i opłat. Przedstawiamy</w:t>
      </w:r>
      <w:r w:rsidR="00875F48" w:rsidRPr="00875F48" w:rsidDel="00F76DD4">
        <w:rPr>
          <w:rFonts w:eastAsia="Calibri" w:cs="Calibri"/>
          <w:szCs w:val="18"/>
          <w:lang w:eastAsia="pl-PL"/>
        </w:rPr>
        <w:t xml:space="preserve"> </w:t>
      </w:r>
      <w:r w:rsidR="00875F48" w:rsidRPr="00875F48">
        <w:rPr>
          <w:rFonts w:eastAsia="Calibri" w:cs="Calibri"/>
          <w:szCs w:val="18"/>
          <w:lang w:eastAsia="pl-PL"/>
        </w:rPr>
        <w:t>w załączeniu dokumenty potwierdzające:</w:t>
      </w:r>
    </w:p>
    <w:p w14:paraId="300B0302" w14:textId="2904DF9B" w:rsidR="00875F48" w:rsidRPr="00875F48" w:rsidRDefault="00D77E73" w:rsidP="00CB1F5B">
      <w:pPr>
        <w:spacing w:after="0"/>
        <w:ind w:left="426"/>
        <w:contextualSpacing/>
        <w:jc w:val="both"/>
        <w:rPr>
          <w:rFonts w:eastAsia="Calibri" w:cs="Calibri"/>
          <w:szCs w:val="18"/>
          <w:lang w:eastAsia="pl-PL"/>
        </w:rPr>
      </w:pPr>
      <w:sdt>
        <w:sdtPr>
          <w:rPr>
            <w:rFonts w:eastAsia="Calibri" w:cs="Calibri"/>
            <w:szCs w:val="18"/>
            <w:lang w:eastAsia="pl-PL"/>
          </w:rPr>
          <w:id w:val="695041074"/>
          <w14:checkbox>
            <w14:checked w14:val="0"/>
            <w14:checkedState w14:val="2612" w14:font="MS Gothic"/>
            <w14:uncheckedState w14:val="2610" w14:font="MS Gothic"/>
          </w14:checkbox>
        </w:sdtPr>
        <w:sdtEndPr/>
        <w:sdtContent>
          <w:r w:rsidR="00CB1F5B">
            <w:rPr>
              <w:rFonts w:ascii="MS Gothic" w:eastAsia="MS Gothic" w:hAnsi="MS Gothic" w:cs="Calibri" w:hint="eastAsia"/>
              <w:szCs w:val="18"/>
              <w:lang w:eastAsia="pl-PL"/>
            </w:rPr>
            <w:t>☐</w:t>
          </w:r>
        </w:sdtContent>
      </w:sdt>
      <w:r w:rsidR="00CB1F5B" w:rsidRPr="00875F48">
        <w:rPr>
          <w:rFonts w:eastAsia="Calibri" w:cs="Calibri"/>
          <w:szCs w:val="18"/>
          <w:lang w:eastAsia="pl-PL"/>
        </w:rPr>
        <w:t xml:space="preserve"> </w:t>
      </w:r>
      <w:r w:rsidR="00875F48" w:rsidRPr="00875F48">
        <w:rPr>
          <w:rFonts w:eastAsia="Calibri" w:cs="Calibri"/>
          <w:szCs w:val="18"/>
          <w:lang w:eastAsia="pl-PL"/>
        </w:rPr>
        <w:t>dokonanie płatności tych należności wraz z ewentualnymi odsetkami lub grzywnami lub</w:t>
      </w:r>
      <w:r w:rsidR="00875F48" w:rsidRPr="00875F48">
        <w:rPr>
          <w:rFonts w:eastAsia="Calibri" w:cs="Calibri"/>
          <w:szCs w:val="18"/>
          <w:vertAlign w:val="superscript"/>
          <w:lang w:eastAsia="pl-PL"/>
        </w:rPr>
        <w:t>*</w:t>
      </w:r>
    </w:p>
    <w:p w14:paraId="317F224B" w14:textId="62E1E5E9" w:rsidR="00875F48" w:rsidRPr="00875F48" w:rsidRDefault="00D77E73" w:rsidP="00CB1F5B">
      <w:pPr>
        <w:spacing w:after="0"/>
        <w:ind w:left="426"/>
        <w:contextualSpacing/>
        <w:jc w:val="both"/>
        <w:rPr>
          <w:rFonts w:eastAsia="Calibri" w:cs="Calibri"/>
          <w:szCs w:val="18"/>
          <w:lang w:eastAsia="pl-PL"/>
        </w:rPr>
      </w:pPr>
      <w:sdt>
        <w:sdtPr>
          <w:rPr>
            <w:rFonts w:eastAsia="Calibri" w:cs="Calibri"/>
            <w:szCs w:val="18"/>
            <w:lang w:eastAsia="pl-PL"/>
          </w:rPr>
          <w:id w:val="-1888330279"/>
          <w14:checkbox>
            <w14:checked w14:val="0"/>
            <w14:checkedState w14:val="2612" w14:font="MS Gothic"/>
            <w14:uncheckedState w14:val="2610" w14:font="MS Gothic"/>
          </w14:checkbox>
        </w:sdtPr>
        <w:sdtEndPr/>
        <w:sdtContent>
          <w:r w:rsidR="00CB1F5B">
            <w:rPr>
              <w:rFonts w:ascii="MS Gothic" w:eastAsia="MS Gothic" w:hAnsi="MS Gothic" w:cs="Calibri" w:hint="eastAsia"/>
              <w:szCs w:val="18"/>
              <w:lang w:eastAsia="pl-PL"/>
            </w:rPr>
            <w:t>☐</w:t>
          </w:r>
        </w:sdtContent>
      </w:sdt>
      <w:r w:rsidR="00CB1F5B" w:rsidRPr="00875F48">
        <w:rPr>
          <w:rFonts w:eastAsia="Calibri" w:cs="Calibri"/>
          <w:szCs w:val="18"/>
          <w:lang w:eastAsia="pl-PL"/>
        </w:rPr>
        <w:t xml:space="preserve"> </w:t>
      </w:r>
      <w:r w:rsidR="00875F48" w:rsidRPr="00875F48">
        <w:rPr>
          <w:rFonts w:eastAsia="Calibri" w:cs="Calibri"/>
          <w:szCs w:val="18"/>
          <w:lang w:eastAsia="pl-PL"/>
        </w:rPr>
        <w:t xml:space="preserve">zawarcie wiążącego porozumienia w sprawie spłat tych </w:t>
      </w:r>
      <w:r w:rsidR="008F18ED" w:rsidRPr="00875F48">
        <w:rPr>
          <w:rFonts w:eastAsia="Calibri" w:cs="Calibri"/>
          <w:szCs w:val="18"/>
          <w:lang w:eastAsia="pl-PL"/>
        </w:rPr>
        <w:t>należności.</w:t>
      </w:r>
      <w:r w:rsidR="008F18ED" w:rsidRPr="00875F48">
        <w:rPr>
          <w:rFonts w:eastAsia="Calibri" w:cs="Calibri"/>
          <w:szCs w:val="18"/>
          <w:vertAlign w:val="superscript"/>
          <w:lang w:eastAsia="pl-PL"/>
        </w:rPr>
        <w:t xml:space="preserve"> *</w:t>
      </w:r>
    </w:p>
    <w:p w14:paraId="7553646B" w14:textId="77777777" w:rsidR="00875F48" w:rsidRPr="00875F48" w:rsidRDefault="00875F48" w:rsidP="00875F48">
      <w:pPr>
        <w:rPr>
          <w:rFonts w:eastAsia="Calibri" w:cs="Calibri"/>
          <w:szCs w:val="18"/>
          <w:lang w:eastAsia="pl-PL"/>
        </w:rPr>
      </w:pPr>
      <w:r w:rsidRPr="00875F48">
        <w:rPr>
          <w:rFonts w:eastAsia="Calibri" w:cs="Calibri"/>
          <w:szCs w:val="18"/>
          <w:lang w:eastAsia="pl-PL"/>
        </w:rPr>
        <w:t xml:space="preserve"> </w:t>
      </w:r>
    </w:p>
    <w:p w14:paraId="1B406086" w14:textId="77777777" w:rsidR="00875F48" w:rsidRDefault="00875F48" w:rsidP="00875F48">
      <w:pPr>
        <w:rPr>
          <w:rFonts w:cs="Calibri"/>
          <w:i/>
          <w:szCs w:val="18"/>
          <w:lang w:eastAsia="pl-PL"/>
        </w:rPr>
      </w:pPr>
      <w:r w:rsidRPr="00875F48">
        <w:rPr>
          <w:rFonts w:cs="Calibri"/>
          <w:i/>
          <w:szCs w:val="18"/>
          <w:vertAlign w:val="superscript"/>
          <w:lang w:eastAsia="pl-PL"/>
        </w:rPr>
        <w:t>*</w:t>
      </w:r>
      <w:r w:rsidRPr="00875F48">
        <w:rPr>
          <w:rFonts w:cs="Calibri"/>
          <w:i/>
          <w:szCs w:val="18"/>
          <w:lang w:eastAsia="pl-PL"/>
        </w:rPr>
        <w:t xml:space="preserve"> właściwe zaznaczyć</w:t>
      </w:r>
    </w:p>
    <w:p w14:paraId="5352B3F2" w14:textId="77777777" w:rsidR="004D528A" w:rsidRDefault="004D528A" w:rsidP="00875F48">
      <w:pPr>
        <w:rPr>
          <w:rFonts w:cs="Calibri"/>
          <w:i/>
          <w:szCs w:val="18"/>
          <w:lang w:eastAsia="pl-PL"/>
        </w:rPr>
      </w:pPr>
    </w:p>
    <w:p w14:paraId="511F0486" w14:textId="77777777" w:rsidR="004D528A" w:rsidRPr="00875F48" w:rsidRDefault="004D528A" w:rsidP="00875F48">
      <w:pPr>
        <w:rPr>
          <w:rFonts w:cs="Calibri"/>
          <w:i/>
          <w:szCs w:val="18"/>
          <w:lang w:eastAsia="pl-PL"/>
        </w:rPr>
      </w:pPr>
    </w:p>
    <w:p w14:paraId="0FC3ADB4" w14:textId="77777777" w:rsidR="00875F48" w:rsidRPr="00C72E48" w:rsidRDefault="00875F48" w:rsidP="00875F48">
      <w:pPr>
        <w:rPr>
          <w:rFonts w:ascii="Calibri" w:hAnsi="Calibri" w:cs="Calibri"/>
          <w:i/>
          <w:sz w:val="20"/>
          <w:lang w:eastAsia="pl-PL"/>
        </w:rPr>
      </w:pPr>
    </w:p>
    <w:p w14:paraId="60EB8EA2" w14:textId="77777777" w:rsidR="00875F48" w:rsidRPr="00342E37" w:rsidRDefault="00875F48" w:rsidP="00875F48">
      <w:pPr>
        <w:spacing w:before="120" w:after="120" w:line="276" w:lineRule="auto"/>
        <w:rPr>
          <w:rFonts w:ascii="Verdana" w:hAnsi="Verdana" w:cs="Arial"/>
          <w:i/>
          <w:sz w:val="16"/>
          <w:szCs w:val="16"/>
        </w:rPr>
      </w:pPr>
      <w:r w:rsidRPr="00342E37">
        <w:rPr>
          <w:rFonts w:ascii="Verdana" w:hAnsi="Verdana" w:cs="Arial"/>
          <w:i/>
          <w:sz w:val="16"/>
          <w:szCs w:val="16"/>
        </w:rPr>
        <w:t>.............................., dn. .........................</w:t>
      </w:r>
      <w:r>
        <w:rPr>
          <w:rFonts w:ascii="Verdana" w:hAnsi="Verdana" w:cs="Arial"/>
          <w:sz w:val="21"/>
          <w:szCs w:val="21"/>
        </w:rPr>
        <w:tab/>
      </w:r>
      <w:r>
        <w:rPr>
          <w:rFonts w:ascii="Verdana" w:hAnsi="Verdana" w:cs="Arial"/>
          <w:sz w:val="21"/>
          <w:szCs w:val="21"/>
        </w:rPr>
        <w:tab/>
      </w:r>
      <w:r w:rsidRPr="00342E37">
        <w:rPr>
          <w:rFonts w:ascii="Verdana" w:hAnsi="Verdana" w:cs="Arial"/>
          <w:sz w:val="16"/>
          <w:szCs w:val="16"/>
        </w:rPr>
        <w:t>……………………..……………………………………………</w:t>
      </w:r>
      <w:r>
        <w:rPr>
          <w:rFonts w:ascii="Verdana" w:hAnsi="Verdana" w:cs="Arial"/>
          <w:sz w:val="16"/>
          <w:szCs w:val="16"/>
        </w:rPr>
        <w:t>………….</w:t>
      </w:r>
    </w:p>
    <w:p w14:paraId="31B8343B" w14:textId="77777777" w:rsidR="00937CAC" w:rsidRDefault="00875F48" w:rsidP="00937CAC">
      <w:pPr>
        <w:ind w:left="4961"/>
        <w:contextualSpacing/>
        <w:rPr>
          <w:rFonts w:cstheme="minorHAnsi"/>
          <w:i/>
          <w:sz w:val="16"/>
          <w:szCs w:val="16"/>
        </w:rPr>
      </w:pPr>
      <w:r w:rsidRPr="001B2A3A">
        <w:rPr>
          <w:rFonts w:cstheme="minorHAnsi"/>
          <w:i/>
          <w:sz w:val="16"/>
          <w:szCs w:val="16"/>
        </w:rPr>
        <w:t>Podpis(-y) osoby(-</w:t>
      </w:r>
      <w:proofErr w:type="spellStart"/>
      <w:r w:rsidRPr="001B2A3A">
        <w:rPr>
          <w:rFonts w:cstheme="minorHAnsi"/>
          <w:i/>
          <w:sz w:val="16"/>
          <w:szCs w:val="16"/>
        </w:rPr>
        <w:t>ób</w:t>
      </w:r>
      <w:proofErr w:type="spellEnd"/>
      <w:r w:rsidRPr="001B2A3A">
        <w:rPr>
          <w:rFonts w:cstheme="minorHAnsi"/>
          <w:i/>
          <w:sz w:val="16"/>
          <w:szCs w:val="16"/>
        </w:rPr>
        <w:t>) uprawnionej(-</w:t>
      </w:r>
      <w:proofErr w:type="spellStart"/>
      <w:r w:rsidRPr="001B2A3A">
        <w:rPr>
          <w:rFonts w:cstheme="minorHAnsi"/>
          <w:i/>
          <w:sz w:val="16"/>
          <w:szCs w:val="16"/>
        </w:rPr>
        <w:t>ych</w:t>
      </w:r>
      <w:proofErr w:type="spellEnd"/>
      <w:r w:rsidRPr="001B2A3A">
        <w:rPr>
          <w:rFonts w:cstheme="minorHAnsi"/>
          <w:i/>
          <w:sz w:val="16"/>
          <w:szCs w:val="16"/>
        </w:rPr>
        <w:t>) do składania oświadczeń woli w imieniu Wykon</w:t>
      </w:r>
      <w:r w:rsidR="00937CAC">
        <w:rPr>
          <w:rFonts w:cstheme="minorHAnsi"/>
          <w:i/>
          <w:sz w:val="16"/>
          <w:szCs w:val="16"/>
        </w:rPr>
        <w:t>y</w:t>
      </w:r>
    </w:p>
    <w:p w14:paraId="5273F97A" w14:textId="77777777" w:rsidR="003E3800" w:rsidRDefault="003E3800" w:rsidP="00937CAC">
      <w:pPr>
        <w:spacing w:before="120" w:after="120" w:line="276" w:lineRule="auto"/>
        <w:rPr>
          <w:rFonts w:ascii="Trebuchet MS" w:eastAsia="Times New Roman" w:hAnsi="Trebuchet MS" w:cs="Arial"/>
          <w:b/>
          <w:color w:val="1A7466" w:themeColor="text2"/>
          <w:sz w:val="32"/>
          <w:szCs w:val="32"/>
        </w:rPr>
      </w:pPr>
    </w:p>
    <w:sectPr w:rsidR="003E3800" w:rsidSect="00582CE9">
      <w:headerReference w:type="even" r:id="rId13"/>
      <w:headerReference w:type="default" r:id="rId14"/>
      <w:footerReference w:type="default" r:id="rId15"/>
      <w:headerReference w:type="first" r:id="rId16"/>
      <w:footerReference w:type="first" r:id="rId17"/>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4B48" w14:textId="77777777" w:rsidR="004E5D6B" w:rsidRDefault="004E5D6B" w:rsidP="00582CE9">
      <w:pPr>
        <w:spacing w:after="0"/>
      </w:pPr>
      <w:r>
        <w:separator/>
      </w:r>
    </w:p>
  </w:endnote>
  <w:endnote w:type="continuationSeparator" w:id="0">
    <w:p w14:paraId="5F38CF5E" w14:textId="77777777" w:rsidR="004E5D6B" w:rsidRDefault="004E5D6B" w:rsidP="00582CE9">
      <w:pPr>
        <w:spacing w:after="0"/>
      </w:pPr>
      <w:r>
        <w:continuationSeparator/>
      </w:r>
    </w:p>
  </w:endnote>
  <w:endnote w:type="continuationNotice" w:id="1">
    <w:p w14:paraId="1DB43E1B" w14:textId="77777777" w:rsidR="002C2009" w:rsidRDefault="002C2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E55A35E" w14:textId="66355DE1" w:rsidR="004E5D6B" w:rsidRDefault="004E5D6B">
        <w:pPr>
          <w:pStyle w:val="Stopka"/>
          <w:jc w:val="right"/>
        </w:pPr>
        <w:r>
          <w:fldChar w:fldCharType="begin"/>
        </w:r>
        <w:r>
          <w:instrText>PAGE   \* MERGEFORMAT</w:instrText>
        </w:r>
        <w:r>
          <w:fldChar w:fldCharType="separate"/>
        </w:r>
        <w:r>
          <w:rPr>
            <w:noProof/>
          </w:rPr>
          <w:t>36</w:t>
        </w:r>
        <w:r>
          <w:fldChar w:fldCharType="end"/>
        </w:r>
      </w:p>
    </w:sdtContent>
  </w:sdt>
  <w:p w14:paraId="36693E2E" w14:textId="77777777" w:rsidR="004E5D6B" w:rsidRDefault="004E5D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130C846F" w14:textId="43795ADF" w:rsidR="004E5D6B" w:rsidRDefault="004E5D6B">
        <w:pPr>
          <w:pStyle w:val="Stopka"/>
          <w:jc w:val="right"/>
        </w:pPr>
        <w:r>
          <w:fldChar w:fldCharType="begin"/>
        </w:r>
        <w:r>
          <w:instrText>PAGE   \* MERGEFORMAT</w:instrText>
        </w:r>
        <w:r>
          <w:fldChar w:fldCharType="separate"/>
        </w:r>
        <w:r w:rsidR="009104CB">
          <w:rPr>
            <w:noProof/>
          </w:rPr>
          <w:t>40</w:t>
        </w:r>
        <w:r>
          <w:fldChar w:fldCharType="end"/>
        </w:r>
      </w:p>
    </w:sdtContent>
  </w:sdt>
  <w:p w14:paraId="624161A0" w14:textId="3C53B461" w:rsidR="004E5D6B" w:rsidRDefault="004E5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C43A" w14:textId="77777777" w:rsidR="004E5D6B" w:rsidRDefault="004E5D6B" w:rsidP="00582CE9">
      <w:pPr>
        <w:spacing w:after="0"/>
      </w:pPr>
      <w:r>
        <w:separator/>
      </w:r>
    </w:p>
  </w:footnote>
  <w:footnote w:type="continuationSeparator" w:id="0">
    <w:p w14:paraId="357608D7" w14:textId="77777777" w:rsidR="004E5D6B" w:rsidRDefault="004E5D6B" w:rsidP="00582CE9">
      <w:pPr>
        <w:spacing w:after="0"/>
      </w:pPr>
      <w:r>
        <w:continuationSeparator/>
      </w:r>
    </w:p>
  </w:footnote>
  <w:footnote w:type="continuationNotice" w:id="1">
    <w:p w14:paraId="3FAAB619" w14:textId="77777777" w:rsidR="002C2009" w:rsidRDefault="002C2009">
      <w:pPr>
        <w:spacing w:after="0"/>
      </w:pPr>
    </w:p>
  </w:footnote>
  <w:footnote w:id="2">
    <w:p w14:paraId="23D02DF0" w14:textId="3B5CC866" w:rsidR="001318BD" w:rsidRPr="001318BD" w:rsidRDefault="001318BD">
      <w:pPr>
        <w:pStyle w:val="Tekstprzypisudolnego"/>
        <w:rPr>
          <w:sz w:val="14"/>
          <w:szCs w:val="14"/>
        </w:rPr>
      </w:pPr>
      <w:r w:rsidRPr="001318BD">
        <w:rPr>
          <w:rStyle w:val="Odwoanieprzypisudolnego"/>
          <w:sz w:val="14"/>
          <w:szCs w:val="14"/>
        </w:rPr>
        <w:footnoteRef/>
      </w:r>
      <w:r w:rsidRPr="001318BD">
        <w:rPr>
          <w:sz w:val="14"/>
          <w:szCs w:val="14"/>
        </w:rPr>
        <w:t xml:space="preserve"> Należy wskazać numer</w:t>
      </w:r>
      <w:r w:rsidR="0096474E">
        <w:rPr>
          <w:sz w:val="14"/>
          <w:szCs w:val="14"/>
        </w:rPr>
        <w:t>/y</w:t>
      </w:r>
      <w:r w:rsidRPr="001318BD">
        <w:rPr>
          <w:sz w:val="14"/>
          <w:szCs w:val="14"/>
        </w:rPr>
        <w:t xml:space="preserve"> Części zamówienia</w:t>
      </w:r>
      <w:r w:rsidR="008C64A1">
        <w:rPr>
          <w:sz w:val="14"/>
          <w:szCs w:val="14"/>
        </w:rPr>
        <w:t>,</w:t>
      </w:r>
      <w:r w:rsidRPr="001318BD">
        <w:rPr>
          <w:sz w:val="14"/>
          <w:szCs w:val="14"/>
        </w:rPr>
        <w:t xml:space="preserve"> na które Wykonawca składa ofertę.</w:t>
      </w:r>
    </w:p>
  </w:footnote>
  <w:footnote w:id="3">
    <w:p w14:paraId="2EA3CF49" w14:textId="77777777" w:rsidR="004E5D6B" w:rsidRPr="007103CC" w:rsidRDefault="004E5D6B" w:rsidP="009519E4">
      <w:pPr>
        <w:pStyle w:val="Tekstprzypisudolnego"/>
        <w:ind w:right="-3"/>
        <w:jc w:val="both"/>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4">
    <w:p w14:paraId="39D63236" w14:textId="5F6805BC" w:rsidR="0087539F" w:rsidRDefault="0087539F">
      <w:pPr>
        <w:pStyle w:val="Tekstprzypisudolnego"/>
      </w:pPr>
      <w:r w:rsidRPr="00D21E40">
        <w:rPr>
          <w:rStyle w:val="Odwoanieprzypisudolnego"/>
          <w:sz w:val="16"/>
          <w:szCs w:val="16"/>
        </w:rPr>
        <w:footnoteRef/>
      </w:r>
      <w:r w:rsidRPr="00D21E40">
        <w:rPr>
          <w:sz w:val="16"/>
          <w:szCs w:val="16"/>
        </w:rPr>
        <w:t xml:space="preserve"> </w:t>
      </w:r>
      <w:r w:rsidRPr="0087539F">
        <w:rPr>
          <w:sz w:val="14"/>
          <w:szCs w:val="14"/>
        </w:rPr>
        <w:t>Wykonawca wypełnia tabel</w:t>
      </w:r>
      <w:r w:rsidR="0096474E">
        <w:rPr>
          <w:sz w:val="14"/>
          <w:szCs w:val="14"/>
        </w:rPr>
        <w:t>ę</w:t>
      </w:r>
      <w:r w:rsidRPr="0087539F">
        <w:rPr>
          <w:sz w:val="14"/>
          <w:szCs w:val="14"/>
        </w:rPr>
        <w:t xml:space="preserve"> dla Części</w:t>
      </w:r>
      <w:r w:rsidR="0096474E">
        <w:rPr>
          <w:sz w:val="14"/>
          <w:szCs w:val="14"/>
        </w:rPr>
        <w:t>,</w:t>
      </w:r>
      <w:r w:rsidRPr="0087539F">
        <w:rPr>
          <w:sz w:val="14"/>
          <w:szCs w:val="14"/>
        </w:rPr>
        <w:t xml:space="preserve"> na któr</w:t>
      </w:r>
      <w:r w:rsidR="0096474E">
        <w:rPr>
          <w:sz w:val="14"/>
          <w:szCs w:val="14"/>
        </w:rPr>
        <w:t>ą</w:t>
      </w:r>
      <w:r w:rsidRPr="0087539F">
        <w:rPr>
          <w:sz w:val="14"/>
          <w:szCs w:val="14"/>
        </w:rPr>
        <w:t xml:space="preserve"> składa ofertę.</w:t>
      </w:r>
    </w:p>
  </w:footnote>
  <w:footnote w:id="5">
    <w:p w14:paraId="034B87A4" w14:textId="711F1D33" w:rsidR="003A6CF6" w:rsidRDefault="003A6CF6">
      <w:pPr>
        <w:pStyle w:val="Tekstprzypisudolnego"/>
      </w:pPr>
      <w:r w:rsidRPr="003A6CF6">
        <w:rPr>
          <w:rStyle w:val="Odwoanieprzypisudolnego"/>
          <w:sz w:val="16"/>
          <w:szCs w:val="16"/>
        </w:rPr>
        <w:footnoteRef/>
      </w:r>
      <w:r w:rsidRPr="003A6CF6">
        <w:rPr>
          <w:sz w:val="16"/>
          <w:szCs w:val="16"/>
        </w:rPr>
        <w:t xml:space="preserve"> </w:t>
      </w:r>
      <w:r w:rsidRPr="003A6CF6">
        <w:rPr>
          <w:sz w:val="14"/>
          <w:szCs w:val="14"/>
        </w:rPr>
        <w:t>Niewłaściwe skreślić.</w:t>
      </w:r>
    </w:p>
  </w:footnote>
  <w:footnote w:id="6">
    <w:p w14:paraId="129AA6D5" w14:textId="797AF83D" w:rsidR="00831979" w:rsidRPr="009354BF" w:rsidRDefault="00831979">
      <w:pPr>
        <w:pStyle w:val="Tekstprzypisudolnego"/>
        <w:rPr>
          <w:sz w:val="14"/>
          <w:szCs w:val="14"/>
        </w:rPr>
      </w:pPr>
      <w:r w:rsidRPr="009354BF">
        <w:rPr>
          <w:rStyle w:val="Odwoanieprzypisudolnego"/>
          <w:sz w:val="14"/>
          <w:szCs w:val="14"/>
        </w:rPr>
        <w:footnoteRef/>
      </w:r>
      <w:r w:rsidRPr="009354BF">
        <w:rPr>
          <w:sz w:val="14"/>
          <w:szCs w:val="14"/>
        </w:rPr>
        <w:t xml:space="preserve"> Właściwe zaznaczyć</w:t>
      </w:r>
      <w:r w:rsidR="00B12855" w:rsidRPr="009354BF">
        <w:rPr>
          <w:sz w:val="14"/>
          <w:szCs w:val="14"/>
        </w:rPr>
        <w:t xml:space="preserve"> w przypadku składania oferty na Część 1</w:t>
      </w:r>
    </w:p>
  </w:footnote>
  <w:footnote w:id="7">
    <w:p w14:paraId="7726E3D7" w14:textId="1971D6F4" w:rsidR="00B12855" w:rsidRPr="009354BF" w:rsidRDefault="00B12855">
      <w:pPr>
        <w:pStyle w:val="Tekstprzypisudolnego"/>
        <w:rPr>
          <w:sz w:val="14"/>
          <w:szCs w:val="14"/>
        </w:rPr>
      </w:pPr>
      <w:r w:rsidRPr="009354BF">
        <w:rPr>
          <w:rStyle w:val="Odwoanieprzypisudolnego"/>
          <w:sz w:val="14"/>
          <w:szCs w:val="14"/>
        </w:rPr>
        <w:footnoteRef/>
      </w:r>
      <w:r w:rsidRPr="009354BF">
        <w:rPr>
          <w:sz w:val="14"/>
          <w:szCs w:val="14"/>
        </w:rPr>
        <w:t xml:space="preserve"> Właściwe zaznaczyć w przypadku składania oferty na Część 2</w:t>
      </w:r>
    </w:p>
  </w:footnote>
  <w:footnote w:id="8">
    <w:p w14:paraId="577CE783" w14:textId="77777777" w:rsidR="00112F1C" w:rsidRPr="005D5B9C" w:rsidRDefault="00112F1C" w:rsidP="00112F1C">
      <w:pPr>
        <w:pStyle w:val="Tekstprzypisudolnego"/>
        <w:rPr>
          <w:sz w:val="16"/>
          <w:szCs w:val="16"/>
        </w:rPr>
      </w:pPr>
      <w:r w:rsidRPr="009354BF">
        <w:rPr>
          <w:rStyle w:val="Odwoanieprzypisudolnego"/>
          <w:sz w:val="14"/>
          <w:szCs w:val="14"/>
        </w:rPr>
        <w:footnoteRef/>
      </w:r>
      <w:r w:rsidRPr="009354BF">
        <w:rPr>
          <w:sz w:val="14"/>
          <w:szCs w:val="14"/>
        </w:rPr>
        <w:t xml:space="preserve"> Niewłaściwe skreślić</w:t>
      </w:r>
    </w:p>
  </w:footnote>
  <w:footnote w:id="9">
    <w:p w14:paraId="0AA5B001" w14:textId="1088F258" w:rsidR="002D48DA" w:rsidRPr="009354BF" w:rsidRDefault="002D48DA">
      <w:pPr>
        <w:pStyle w:val="Tekstprzypisudolnego"/>
        <w:rPr>
          <w:sz w:val="14"/>
          <w:szCs w:val="14"/>
        </w:rPr>
      </w:pPr>
      <w:r w:rsidRPr="009354BF">
        <w:rPr>
          <w:rStyle w:val="Odwoanieprzypisudolnego"/>
          <w:sz w:val="14"/>
          <w:szCs w:val="14"/>
        </w:rPr>
        <w:footnoteRef/>
      </w:r>
      <w:r w:rsidRPr="009354BF">
        <w:rPr>
          <w:sz w:val="14"/>
          <w:szCs w:val="14"/>
        </w:rPr>
        <w:t xml:space="preserve"> </w:t>
      </w:r>
      <w:r w:rsidR="00DD5B11" w:rsidRPr="009354BF">
        <w:rPr>
          <w:sz w:val="14"/>
          <w:szCs w:val="14"/>
        </w:rPr>
        <w:t>Należy wskazać numer/y Części zamówienia, na które Wykonawca składa ofertę.</w:t>
      </w:r>
    </w:p>
  </w:footnote>
  <w:footnote w:id="10">
    <w:p w14:paraId="4B4F2836" w14:textId="3D4723A0" w:rsidR="00AD521D" w:rsidRPr="009354BF" w:rsidRDefault="00AD521D">
      <w:pPr>
        <w:pStyle w:val="Tekstprzypisudolnego"/>
        <w:rPr>
          <w:sz w:val="14"/>
          <w:szCs w:val="14"/>
        </w:rPr>
      </w:pPr>
      <w:r w:rsidRPr="009354BF">
        <w:rPr>
          <w:rStyle w:val="Odwoanieprzypisudolnego"/>
          <w:sz w:val="14"/>
          <w:szCs w:val="14"/>
        </w:rPr>
        <w:footnoteRef/>
      </w:r>
      <w:r w:rsidRPr="009354BF">
        <w:rPr>
          <w:sz w:val="14"/>
          <w:szCs w:val="14"/>
        </w:rPr>
        <w:t xml:space="preserve"> Niewłaściwe skreślić</w:t>
      </w:r>
    </w:p>
  </w:footnote>
  <w:footnote w:id="11">
    <w:p w14:paraId="5D5402D4" w14:textId="7073B40B" w:rsidR="004E5D6B" w:rsidRPr="00342E37" w:rsidRDefault="004E5D6B" w:rsidP="00DA3F2F">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812F09">
        <w:rPr>
          <w:rFonts w:ascii="Verdana" w:hAnsi="Verdana" w:cs="Arial"/>
          <w:sz w:val="14"/>
          <w:szCs w:val="14"/>
        </w:rPr>
        <w:t xml:space="preserve">, </w:t>
      </w:r>
      <w:r w:rsidR="00812F09" w:rsidRPr="00557406">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D5858A4" w14:textId="64685DC4" w:rsidR="00DA3F2F" w:rsidRPr="00342E37" w:rsidRDefault="00DA3F2F" w:rsidP="00DA3F2F">
      <w:pPr>
        <w:pStyle w:val="Tekstprzypisudolnego"/>
        <w:numPr>
          <w:ilvl w:val="0"/>
          <w:numId w:val="7"/>
        </w:numPr>
        <w:jc w:val="both"/>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w:t>
      </w:r>
      <w:r>
        <w:rPr>
          <w:rFonts w:ascii="Verdana" w:hAnsi="Verdana" w:cs="Arial"/>
          <w:sz w:val="14"/>
          <w:szCs w:val="14"/>
        </w:rPr>
        <w:t xml:space="preserve"> zamieszkałych w Rosji</w:t>
      </w:r>
      <w:r w:rsidRPr="00342E37">
        <w:rPr>
          <w:rFonts w:ascii="Verdana" w:hAnsi="Verdana" w:cs="Arial"/>
          <w:sz w:val="14"/>
          <w:szCs w:val="14"/>
        </w:rPr>
        <w:t xml:space="preserve"> 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314D5310" w14:textId="12E203FE" w:rsidR="00DA3F2F" w:rsidRPr="00342E37" w:rsidRDefault="00DA3F2F" w:rsidP="00DA3F2F">
      <w:pPr>
        <w:pStyle w:val="Tekstprzypisudolnego"/>
        <w:numPr>
          <w:ilvl w:val="0"/>
          <w:numId w:val="7"/>
        </w:numPr>
        <w:jc w:val="both"/>
        <w:rPr>
          <w:rFonts w:ascii="Verdana" w:hAnsi="Verdana" w:cs="Arial"/>
          <w:sz w:val="14"/>
          <w:szCs w:val="14"/>
        </w:rPr>
      </w:pPr>
      <w:bookmarkStart w:id="1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16"/>
    </w:p>
    <w:p w14:paraId="5A57ED59" w14:textId="74E0466B" w:rsidR="004E5D6B" w:rsidRPr="00342E37" w:rsidRDefault="00DA3F2F" w:rsidP="00DA3F2F">
      <w:pPr>
        <w:pStyle w:val="Tekstprzypisudolnego"/>
        <w:numPr>
          <w:ilvl w:val="0"/>
          <w:numId w:val="7"/>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r w:rsidR="004E5D6B" w:rsidRPr="00342E37">
        <w:rPr>
          <w:rFonts w:ascii="Verdana" w:hAnsi="Verdana" w:cs="Arial"/>
          <w:sz w:val="14"/>
          <w:szCs w:val="14"/>
        </w:rPr>
        <w:t>,</w:t>
      </w:r>
    </w:p>
    <w:p w14:paraId="7A39547B" w14:textId="77777777" w:rsidR="004E5D6B" w:rsidRPr="00342E37" w:rsidRDefault="004E5D6B" w:rsidP="00DA3F2F">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w:t>
      </w:r>
      <w:proofErr w:type="gramStart"/>
      <w:r w:rsidRPr="00342E37">
        <w:rPr>
          <w:rFonts w:ascii="Verdana" w:hAnsi="Verdana" w:cs="Arial"/>
          <w:sz w:val="14"/>
          <w:szCs w:val="14"/>
        </w:rPr>
        <w:t>przypadku</w:t>
      </w:r>
      <w:proofErr w:type="gramEnd"/>
      <w:r w:rsidRPr="00342E37">
        <w:rPr>
          <w:rFonts w:ascii="Verdana" w:hAnsi="Verdana" w:cs="Arial"/>
          <w:sz w:val="14"/>
          <w:szCs w:val="14"/>
        </w:rPr>
        <w:t xml:space="preserve"> gdy przypada na nich ponad 10 % wartości zamówienia.</w:t>
      </w:r>
    </w:p>
  </w:footnote>
  <w:footnote w:id="12">
    <w:p w14:paraId="046AFB22" w14:textId="4FC59267" w:rsidR="004E5D6B" w:rsidRPr="00342E37" w:rsidRDefault="004E5D6B" w:rsidP="00DA3F2F">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 xml:space="preserve">postępowania o udzielenie zamówienia publicznego lub konkursu prowadzonego na podstawie ustawy </w:t>
      </w:r>
      <w:proofErr w:type="spellStart"/>
      <w:r w:rsidRPr="00342E37">
        <w:rPr>
          <w:rFonts w:ascii="Verdana" w:hAnsi="Verdana" w:cs="Arial"/>
          <w:color w:val="222222"/>
          <w:sz w:val="14"/>
          <w:szCs w:val="14"/>
          <w:lang w:eastAsia="pl-PL"/>
        </w:rPr>
        <w:t>Pzp</w:t>
      </w:r>
      <w:proofErr w:type="spellEnd"/>
      <w:r w:rsidRPr="00342E37">
        <w:rPr>
          <w:rFonts w:ascii="Verdana" w:hAnsi="Verdana" w:cs="Arial"/>
          <w:color w:val="222222"/>
          <w:sz w:val="14"/>
          <w:szCs w:val="14"/>
          <w:lang w:eastAsia="pl-PL"/>
        </w:rPr>
        <w:t xml:space="preserve"> wyklucza się:</w:t>
      </w:r>
    </w:p>
    <w:p w14:paraId="1730F1FD" w14:textId="77777777" w:rsidR="004E5D6B" w:rsidRPr="00342E37" w:rsidRDefault="004E5D6B" w:rsidP="00DA3F2F">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0FB0CFBC" w:rsidR="004E5D6B" w:rsidRPr="00342E37" w:rsidRDefault="004E5D6B" w:rsidP="00DA3F2F">
      <w:pPr>
        <w:jc w:val="both"/>
        <w:rPr>
          <w:rFonts w:ascii="Verdana" w:hAnsi="Verdana" w:cs="Arial"/>
          <w:color w:val="222222"/>
          <w:sz w:val="14"/>
          <w:szCs w:val="14"/>
        </w:rPr>
      </w:pPr>
      <w:r w:rsidRPr="00342E37">
        <w:rPr>
          <w:rFonts w:ascii="Verdana" w:hAnsi="Verdana" w:cs="Arial"/>
          <w:color w:val="222222"/>
          <w:sz w:val="14"/>
          <w:szCs w:val="14"/>
        </w:rPr>
        <w:t xml:space="preserve">2) </w:t>
      </w:r>
      <w:r w:rsidR="00DA3F2F"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DA3F2F">
        <w:rPr>
          <w:rFonts w:ascii="Verdana" w:hAnsi="Verdana" w:cs="Arial"/>
          <w:color w:val="222222"/>
          <w:sz w:val="14"/>
          <w:szCs w:val="14"/>
          <w:lang w:eastAsia="pl-PL"/>
        </w:rPr>
        <w:t>3</w:t>
      </w:r>
      <w:r w:rsidR="00DA3F2F" w:rsidRPr="00342E37">
        <w:rPr>
          <w:rFonts w:ascii="Verdana" w:hAnsi="Verdana" w:cs="Arial"/>
          <w:color w:val="222222"/>
          <w:sz w:val="14"/>
          <w:szCs w:val="14"/>
          <w:lang w:eastAsia="pl-PL"/>
        </w:rPr>
        <w:t xml:space="preserve"> r. poz. </w:t>
      </w:r>
      <w:r w:rsidR="00DA3F2F" w:rsidRPr="00557406">
        <w:rPr>
          <w:rFonts w:ascii="Verdana" w:hAnsi="Verdana" w:cs="Arial"/>
          <w:color w:val="222222"/>
          <w:sz w:val="14"/>
          <w:szCs w:val="14"/>
          <w:lang w:eastAsia="pl-PL"/>
        </w:rPr>
        <w:t xml:space="preserve">1124 z </w:t>
      </w:r>
      <w:proofErr w:type="spellStart"/>
      <w:r w:rsidR="00DA3F2F" w:rsidRPr="00557406">
        <w:rPr>
          <w:rFonts w:ascii="Verdana" w:hAnsi="Verdana" w:cs="Arial"/>
          <w:color w:val="222222"/>
          <w:sz w:val="14"/>
          <w:szCs w:val="14"/>
          <w:lang w:eastAsia="pl-PL"/>
        </w:rPr>
        <w:t>późn</w:t>
      </w:r>
      <w:proofErr w:type="spellEnd"/>
      <w:r w:rsidR="00DA3F2F" w:rsidRPr="00557406">
        <w:rPr>
          <w:rFonts w:ascii="Verdana" w:hAnsi="Verdana" w:cs="Arial"/>
          <w:color w:val="222222"/>
          <w:sz w:val="14"/>
          <w:szCs w:val="14"/>
          <w:lang w:eastAsia="pl-PL"/>
        </w:rPr>
        <w:t>. zm</w:t>
      </w:r>
      <w:r w:rsidR="00DA3F2F">
        <w:rPr>
          <w:rFonts w:ascii="Verdana" w:hAnsi="Verdana" w:cs="Arial"/>
          <w:color w:val="222222"/>
          <w:sz w:val="14"/>
          <w:szCs w:val="14"/>
          <w:lang w:eastAsia="pl-PL"/>
        </w:rPr>
        <w:t>.</w:t>
      </w:r>
      <w:r w:rsidR="00DA3F2F" w:rsidRPr="00342E37">
        <w:rPr>
          <w:rFonts w:ascii="Verdana" w:hAnsi="Verdana" w:cs="Arial"/>
          <w:color w:val="222222"/>
          <w:sz w:val="14"/>
          <w:szCs w:val="14"/>
          <w:lang w:eastAsia="pl-PL"/>
        </w:rPr>
        <w:t>) jest osoba</w:t>
      </w:r>
      <w:r w:rsidR="00DA3F2F">
        <w:rPr>
          <w:rFonts w:ascii="Verdana" w:hAnsi="Verdana" w:cs="Arial"/>
          <w:color w:val="222222"/>
          <w:sz w:val="14"/>
          <w:szCs w:val="14"/>
          <w:lang w:eastAsia="pl-PL"/>
        </w:rPr>
        <w:t xml:space="preserve"> </w:t>
      </w:r>
      <w:r w:rsidR="00DA3F2F" w:rsidRPr="00342E37">
        <w:rPr>
          <w:rFonts w:ascii="Verdana" w:hAnsi="Verdana" w:cs="Arial"/>
          <w:color w:val="222222"/>
          <w:sz w:val="14"/>
          <w:szCs w:val="14"/>
          <w:lang w:eastAsia="pl-PL"/>
        </w:rPr>
        <w:t>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342E37">
        <w:rPr>
          <w:rFonts w:ascii="Verdana" w:hAnsi="Verdana" w:cs="Arial"/>
          <w:color w:val="222222"/>
          <w:sz w:val="14"/>
          <w:szCs w:val="14"/>
          <w:lang w:eastAsia="pl-PL"/>
        </w:rPr>
        <w:t>;</w:t>
      </w:r>
    </w:p>
    <w:p w14:paraId="282F323B" w14:textId="109F17D8" w:rsidR="004E5D6B" w:rsidRPr="00896587" w:rsidRDefault="004E5D6B" w:rsidP="00DA3F2F">
      <w:pPr>
        <w:jc w:val="both"/>
        <w:rPr>
          <w:rFonts w:ascii="Arial" w:hAnsi="Arial" w:cs="Arial"/>
          <w:sz w:val="16"/>
          <w:szCs w:val="16"/>
        </w:rPr>
      </w:pPr>
      <w:r w:rsidRPr="00342E37">
        <w:rPr>
          <w:rFonts w:ascii="Verdana" w:hAnsi="Verdana" w:cs="Arial"/>
          <w:color w:val="222222"/>
          <w:sz w:val="14"/>
          <w:szCs w:val="14"/>
          <w:lang w:eastAsia="pl-PL"/>
        </w:rPr>
        <w:t xml:space="preserve">3) </w:t>
      </w:r>
      <w:r w:rsidR="00DA3F2F" w:rsidRPr="00342E37">
        <w:rPr>
          <w:rFonts w:ascii="Verdana" w:hAnsi="Verdana" w:cs="Arial"/>
          <w:color w:val="222222"/>
          <w:sz w:val="14"/>
          <w:szCs w:val="14"/>
          <w:lang w:eastAsia="pl-PL"/>
        </w:rPr>
        <w:t xml:space="preserve">wykonawcę oraz uczestnika konkursu, którego jednostką dominującą w rozumieniu art. 3 ust. 1 pkt 37 ustawy z dnia 29 września 1994 r. o rachunkowości </w:t>
      </w:r>
      <w:r w:rsidR="00DA3F2F" w:rsidRPr="00557406">
        <w:rPr>
          <w:rFonts w:ascii="Verdana" w:hAnsi="Verdana" w:cs="Arial"/>
          <w:color w:val="222222"/>
          <w:sz w:val="14"/>
          <w:szCs w:val="14"/>
          <w:lang w:eastAsia="pl-PL"/>
        </w:rPr>
        <w:t xml:space="preserve">(Dz.U. z 2023 r. poz. 120, 295 i 1598 oraz z 2024 r. poz. 619, 1685 i 1863), </w:t>
      </w:r>
      <w:r w:rsidR="00DA3F2F"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342E37">
        <w:rPr>
          <w:rFonts w:ascii="Verdana" w:hAnsi="Verdana" w:cs="Arial"/>
          <w:color w:val="222222"/>
          <w:sz w:val="14"/>
          <w:szCs w:val="14"/>
          <w:lang w:eastAsia="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3A62" w14:textId="5F9C3135" w:rsidR="00F662B6" w:rsidRDefault="00F662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E5D6B" w:rsidRPr="006B2C28" w14:paraId="188D582E" w14:textId="77777777" w:rsidTr="00582CE9">
      <w:trPr>
        <w:trHeight w:val="1140"/>
      </w:trPr>
      <w:tc>
        <w:tcPr>
          <w:tcW w:w="6119" w:type="dxa"/>
          <w:vAlign w:val="center"/>
        </w:tcPr>
        <w:p w14:paraId="06FE55A6" w14:textId="1E61CD6B" w:rsidR="004E5D6B" w:rsidRPr="006E100D" w:rsidRDefault="004E5D6B"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w:t>
          </w:r>
          <w:r w:rsidR="00F662B6">
            <w:rPr>
              <w:rFonts w:asciiTheme="majorHAnsi" w:hAnsiTheme="majorHAnsi"/>
              <w:color w:val="000000" w:themeColor="text1"/>
              <w:sz w:val="14"/>
              <w:szCs w:val="18"/>
            </w:rPr>
            <w:t>Z</w:t>
          </w:r>
          <w:r w:rsidRPr="006E100D">
            <w:rPr>
              <w:rFonts w:asciiTheme="majorHAnsi" w:hAnsiTheme="majorHAnsi"/>
              <w:color w:val="000000" w:themeColor="text1"/>
              <w:sz w:val="14"/>
              <w:szCs w:val="18"/>
            </w:rPr>
            <w:t>)</w:t>
          </w:r>
          <w:r w:rsidR="00177F6E">
            <w:rPr>
              <w:rFonts w:asciiTheme="majorHAnsi" w:hAnsiTheme="majorHAnsi"/>
              <w:color w:val="000000" w:themeColor="text1"/>
              <w:sz w:val="14"/>
              <w:szCs w:val="18"/>
            </w:rPr>
            <w:t>.</w:t>
          </w:r>
        </w:p>
        <w:p w14:paraId="383D5807" w14:textId="68312A72" w:rsidR="004E5D6B" w:rsidRPr="006B2C28" w:rsidRDefault="00F662B6" w:rsidP="00C9278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 xml:space="preserve">Nr postępowania: </w:t>
          </w:r>
          <w:r w:rsidR="00C92786" w:rsidRPr="00C92786">
            <w:rPr>
              <w:rFonts w:asciiTheme="majorHAnsi" w:hAnsiTheme="majorHAnsi"/>
              <w:color w:val="000000" w:themeColor="text1"/>
              <w:sz w:val="14"/>
              <w:szCs w:val="18"/>
            </w:rPr>
            <w:t>POST/PGE/GRY/DZ/00060/2026</w:t>
          </w:r>
        </w:p>
        <w:p w14:paraId="2466E01B" w14:textId="498E480B" w:rsidR="004E5D6B" w:rsidRPr="006B2C28" w:rsidRDefault="004E5D6B" w:rsidP="00582CE9">
          <w:pPr>
            <w:suppressAutoHyphens/>
            <w:ind w:right="187"/>
            <w:rPr>
              <w:rFonts w:asciiTheme="majorHAnsi" w:hAnsiTheme="majorHAnsi"/>
              <w:color w:val="000000" w:themeColor="text1"/>
              <w:sz w:val="14"/>
              <w:szCs w:val="18"/>
            </w:rPr>
          </w:pPr>
        </w:p>
      </w:tc>
      <w:tc>
        <w:tcPr>
          <w:tcW w:w="977" w:type="dxa"/>
          <w:vAlign w:val="center"/>
        </w:tcPr>
        <w:p w14:paraId="19B0444D" w14:textId="2BA21B8D" w:rsidR="004E5D6B" w:rsidRPr="006B2C28" w:rsidRDefault="004E5D6B" w:rsidP="00582CE9">
          <w:pPr>
            <w:suppressAutoHyphens/>
            <w:ind w:right="187"/>
            <w:rPr>
              <w:rFonts w:asciiTheme="majorHAnsi" w:hAnsiTheme="majorHAnsi"/>
              <w:color w:val="092D74"/>
              <w:sz w:val="14"/>
              <w:szCs w:val="18"/>
            </w:rPr>
          </w:pPr>
        </w:p>
      </w:tc>
      <w:tc>
        <w:tcPr>
          <w:tcW w:w="3110" w:type="dxa"/>
          <w:vAlign w:val="center"/>
        </w:tcPr>
        <w:p w14:paraId="1A39054F" w14:textId="5C9873B8" w:rsidR="004E5D6B" w:rsidRPr="006B2C28" w:rsidRDefault="007C0C14"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8240" behindDoc="0" locked="0" layoutInCell="1" allowOverlap="1" wp14:anchorId="4BDE7516" wp14:editId="2D83C9DA">
                <wp:simplePos x="0" y="0"/>
                <wp:positionH relativeFrom="column">
                  <wp:posOffset>401320</wp:posOffset>
                </wp:positionH>
                <wp:positionV relativeFrom="paragraph">
                  <wp:posOffset>80010</wp:posOffset>
                </wp:positionV>
                <wp:extent cx="1287145" cy="384175"/>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1C584AB6" w:rsidR="004E5D6B" w:rsidRDefault="004E5D6B"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E5D6B" w:rsidRPr="006B2C28" w14:paraId="699BEE06" w14:textId="77777777" w:rsidTr="008C65DD">
      <w:trPr>
        <w:trHeight w:val="1140"/>
      </w:trPr>
      <w:tc>
        <w:tcPr>
          <w:tcW w:w="6119" w:type="dxa"/>
          <w:vAlign w:val="center"/>
        </w:tcPr>
        <w:p w14:paraId="0A15477D" w14:textId="730B950B" w:rsidR="004E5D6B" w:rsidRPr="006E100D" w:rsidRDefault="004E5D6B"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r w:rsidR="00177F6E">
            <w:rPr>
              <w:rFonts w:asciiTheme="majorHAnsi" w:hAnsiTheme="majorHAnsi"/>
              <w:color w:val="000000" w:themeColor="text1"/>
              <w:sz w:val="14"/>
              <w:szCs w:val="18"/>
            </w:rPr>
            <w:t>.</w:t>
          </w:r>
        </w:p>
        <w:p w14:paraId="39698700" w14:textId="0F45BD27" w:rsidR="004E5D6B" w:rsidRPr="006B2C28" w:rsidRDefault="00177F6E" w:rsidP="00A34802">
          <w:pPr>
            <w:suppressAutoHyphens/>
            <w:ind w:right="187"/>
            <w:rPr>
              <w:rFonts w:asciiTheme="majorHAnsi" w:hAnsiTheme="majorHAnsi"/>
              <w:color w:val="000000" w:themeColor="text1"/>
              <w:sz w:val="14"/>
              <w:szCs w:val="18"/>
            </w:rPr>
          </w:pPr>
          <w:r w:rsidRPr="00177F6E">
            <w:rPr>
              <w:rFonts w:asciiTheme="majorHAnsi" w:hAnsiTheme="majorHAnsi"/>
              <w:color w:val="000000" w:themeColor="text1"/>
              <w:sz w:val="14"/>
              <w:szCs w:val="18"/>
            </w:rPr>
            <w:t xml:space="preserve">Nr postępowania: </w:t>
          </w:r>
          <w:r w:rsidR="00A34802" w:rsidRPr="00A34802">
            <w:rPr>
              <w:rFonts w:asciiTheme="majorHAnsi" w:hAnsiTheme="majorHAnsi"/>
              <w:color w:val="000000" w:themeColor="text1"/>
              <w:sz w:val="14"/>
              <w:szCs w:val="18"/>
            </w:rPr>
            <w:t>POST/PGE/GRY/DZ/00060/2026</w:t>
          </w:r>
        </w:p>
        <w:p w14:paraId="206CD3C2" w14:textId="77777777" w:rsidR="004E5D6B" w:rsidRPr="006B2C28" w:rsidRDefault="004E5D6B" w:rsidP="00DE3208">
          <w:pPr>
            <w:suppressAutoHyphens/>
            <w:ind w:right="187"/>
            <w:rPr>
              <w:rFonts w:asciiTheme="majorHAnsi" w:hAnsiTheme="majorHAnsi"/>
              <w:color w:val="000000" w:themeColor="text1"/>
              <w:sz w:val="14"/>
              <w:szCs w:val="18"/>
            </w:rPr>
          </w:pPr>
        </w:p>
      </w:tc>
      <w:tc>
        <w:tcPr>
          <w:tcW w:w="6119" w:type="dxa"/>
          <w:vAlign w:val="center"/>
        </w:tcPr>
        <w:p w14:paraId="0A047B44" w14:textId="32EF4113" w:rsidR="004E5D6B" w:rsidRPr="006B2C28" w:rsidRDefault="004E5D6B"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8241" behindDoc="0" locked="0" layoutInCell="1" allowOverlap="1" wp14:anchorId="00A63ACC" wp14:editId="64A9F77C">
                <wp:simplePos x="0" y="0"/>
                <wp:positionH relativeFrom="column">
                  <wp:posOffset>1153160</wp:posOffset>
                </wp:positionH>
                <wp:positionV relativeFrom="paragraph">
                  <wp:posOffset>-46355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4E5D6B" w:rsidRPr="006B2C28" w:rsidRDefault="004E5D6B" w:rsidP="00DE3208">
          <w:pPr>
            <w:suppressAutoHyphens/>
            <w:ind w:right="187"/>
            <w:rPr>
              <w:rFonts w:asciiTheme="majorHAnsi" w:hAnsiTheme="majorHAnsi"/>
              <w:color w:val="092D74"/>
              <w:sz w:val="14"/>
              <w:szCs w:val="18"/>
            </w:rPr>
          </w:pPr>
        </w:p>
      </w:tc>
      <w:tc>
        <w:tcPr>
          <w:tcW w:w="6119" w:type="dxa"/>
          <w:vAlign w:val="center"/>
        </w:tcPr>
        <w:p w14:paraId="4C533D91" w14:textId="77777777" w:rsidR="004E5D6B" w:rsidRPr="006B2C28" w:rsidRDefault="004E5D6B"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4E5D6B" w:rsidRPr="006B2C28" w:rsidRDefault="004E5D6B" w:rsidP="00DE3208">
          <w:pPr>
            <w:suppressAutoHyphens/>
            <w:ind w:right="187"/>
            <w:rPr>
              <w:rFonts w:asciiTheme="majorHAnsi" w:hAnsiTheme="majorHAnsi"/>
              <w:color w:val="092D74"/>
              <w:sz w:val="14"/>
              <w:szCs w:val="18"/>
            </w:rPr>
          </w:pPr>
        </w:p>
      </w:tc>
      <w:tc>
        <w:tcPr>
          <w:tcW w:w="3110" w:type="dxa"/>
          <w:vAlign w:val="center"/>
        </w:tcPr>
        <w:p w14:paraId="00481D62" w14:textId="77777777" w:rsidR="004E5D6B" w:rsidRPr="006B2C28" w:rsidRDefault="004E5D6B" w:rsidP="00DE3208">
          <w:pPr>
            <w:suppressAutoHyphens/>
            <w:ind w:right="187"/>
            <w:rPr>
              <w:rFonts w:asciiTheme="majorHAnsi" w:hAnsiTheme="majorHAnsi"/>
              <w:color w:val="092D74"/>
              <w:sz w:val="14"/>
              <w:szCs w:val="18"/>
            </w:rPr>
          </w:pPr>
        </w:p>
      </w:tc>
    </w:tr>
  </w:tbl>
  <w:p w14:paraId="1E074994" w14:textId="60A60847" w:rsidR="004E5D6B" w:rsidRDefault="004E5D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078"/>
    <w:multiLevelType w:val="multilevel"/>
    <w:tmpl w:val="1F1830F4"/>
    <w:lvl w:ilvl="0">
      <w:start w:val="9"/>
      <w:numFmt w:val="decimal"/>
      <w:lvlText w:val="%1"/>
      <w:lvlJc w:val="left"/>
      <w:pPr>
        <w:ind w:left="360" w:hanging="360"/>
      </w:pPr>
      <w:rPr>
        <w:rFonts w:hint="default"/>
        <w:b/>
        <w:color w:val="1A7466" w:themeColor="text2"/>
      </w:rPr>
    </w:lvl>
    <w:lvl w:ilvl="1">
      <w:start w:val="1"/>
      <w:numFmt w:val="decimal"/>
      <w:lvlText w:val="%1.%2"/>
      <w:lvlJc w:val="left"/>
      <w:pPr>
        <w:ind w:left="360" w:hanging="360"/>
      </w:pPr>
      <w:rPr>
        <w:rFonts w:hint="default"/>
        <w:b/>
        <w:color w:val="1A7466" w:themeColor="text2"/>
      </w:rPr>
    </w:lvl>
    <w:lvl w:ilvl="2">
      <w:start w:val="1"/>
      <w:numFmt w:val="decimal"/>
      <w:lvlText w:val="%1.4.2"/>
      <w:lvlJc w:val="left"/>
      <w:pPr>
        <w:ind w:left="1855" w:hanging="720"/>
      </w:pPr>
      <w:rPr>
        <w:rFonts w:hint="default"/>
        <w:b w:val="0"/>
        <w:color w:val="auto"/>
      </w:rPr>
    </w:lvl>
    <w:lvl w:ilvl="3">
      <w:start w:val="1"/>
      <w:numFmt w:val="none"/>
      <w:lvlText w:val="9.4.2.1"/>
      <w:lvlJc w:val="left"/>
      <w:pPr>
        <w:ind w:left="720" w:hanging="720"/>
      </w:pPr>
      <w:rPr>
        <w:rFonts w:hint="default"/>
        <w:b w:val="0"/>
        <w:strike w:val="0"/>
        <w:color w:val="auto"/>
      </w:rPr>
    </w:lvl>
    <w:lvl w:ilvl="4">
      <w:start w:val="1"/>
      <w:numFmt w:val="none"/>
      <w:lvlText w:val="9.4.2.2.1"/>
      <w:lvlJc w:val="left"/>
      <w:pPr>
        <w:ind w:left="1080" w:hanging="1080"/>
      </w:pPr>
      <w:rPr>
        <w:rFonts w:hint="default"/>
        <w:b w:val="0"/>
        <w:color w:val="auto"/>
      </w:rPr>
    </w:lvl>
    <w:lvl w:ilvl="5">
      <w:start w:val="1"/>
      <w:numFmt w:val="decimal"/>
      <w:lvlText w:val="%1.%2.%3.%4.%5.%6"/>
      <w:lvlJc w:val="left"/>
      <w:pPr>
        <w:ind w:left="1080" w:hanging="1080"/>
      </w:pPr>
      <w:rPr>
        <w:rFonts w:hint="default"/>
        <w:b/>
        <w:color w:val="1A7466" w:themeColor="text2"/>
      </w:rPr>
    </w:lvl>
    <w:lvl w:ilvl="6">
      <w:start w:val="1"/>
      <w:numFmt w:val="decimal"/>
      <w:lvlText w:val="%1.%2.%3.%4.%5.%6.%7"/>
      <w:lvlJc w:val="left"/>
      <w:pPr>
        <w:ind w:left="1440" w:hanging="1440"/>
      </w:pPr>
      <w:rPr>
        <w:rFonts w:hint="default"/>
        <w:b/>
        <w:color w:val="1A7466" w:themeColor="text2"/>
      </w:rPr>
    </w:lvl>
    <w:lvl w:ilvl="7">
      <w:start w:val="1"/>
      <w:numFmt w:val="decimal"/>
      <w:lvlText w:val="%1.%2.%3.%4.%5.%6.%7.%8"/>
      <w:lvlJc w:val="left"/>
      <w:pPr>
        <w:ind w:left="1440" w:hanging="1440"/>
      </w:pPr>
      <w:rPr>
        <w:rFonts w:hint="default"/>
        <w:b/>
        <w:color w:val="1A7466" w:themeColor="text2"/>
      </w:rPr>
    </w:lvl>
    <w:lvl w:ilvl="8">
      <w:start w:val="1"/>
      <w:numFmt w:val="decimal"/>
      <w:lvlText w:val="%1.%2.%3.%4.%5.%6.%7.%8.%9"/>
      <w:lvlJc w:val="left"/>
      <w:pPr>
        <w:ind w:left="1800" w:hanging="1800"/>
      </w:pPr>
      <w:rPr>
        <w:rFonts w:hint="default"/>
        <w:b/>
        <w:color w:val="1A7466" w:themeColor="text2"/>
      </w:rPr>
    </w:lvl>
  </w:abstractNum>
  <w:abstractNum w:abstractNumId="1" w15:restartNumberingAfterBreak="0">
    <w:nsid w:val="01BA606D"/>
    <w:multiLevelType w:val="hybridMultilevel"/>
    <w:tmpl w:val="477A63CA"/>
    <w:lvl w:ilvl="0" w:tplc="B15EE33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27CA736">
      <w:start w:val="1"/>
      <w:numFmt w:val="lowerRoman"/>
      <w:lvlText w:val="%3."/>
      <w:lvlJc w:val="right"/>
      <w:pPr>
        <w:ind w:left="2160" w:hanging="180"/>
      </w:pPr>
      <w:rPr>
        <w:i w:val="0"/>
        <w:iCs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9629C7"/>
    <w:multiLevelType w:val="hybridMultilevel"/>
    <w:tmpl w:val="088A0230"/>
    <w:lvl w:ilvl="0" w:tplc="04150019">
      <w:start w:val="1"/>
      <w:numFmt w:val="lowerLetter"/>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 w15:restartNumberingAfterBreak="0">
    <w:nsid w:val="087C2D8E"/>
    <w:multiLevelType w:val="hybridMultilevel"/>
    <w:tmpl w:val="C694C9A8"/>
    <w:lvl w:ilvl="0" w:tplc="7E448E9A">
      <w:start w:val="1"/>
      <w:numFmt w:val="bullet"/>
      <w:lvlText w:val=""/>
      <w:lvlJc w:val="left"/>
      <w:pPr>
        <w:ind w:left="1069" w:hanging="360"/>
      </w:pPr>
      <w:rPr>
        <w:rFonts w:ascii="Symbol" w:hAnsi="Symbol" w:hint="default"/>
      </w:rPr>
    </w:lvl>
    <w:lvl w:ilvl="1" w:tplc="7E448E9A">
      <w:start w:val="1"/>
      <w:numFmt w:val="bullet"/>
      <w:lvlText w:val=""/>
      <w:lvlJc w:val="left"/>
      <w:pPr>
        <w:ind w:left="1789" w:hanging="360"/>
      </w:pPr>
      <w:rPr>
        <w:rFonts w:ascii="Symbol" w:hAnsi="Symbol"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0901282E"/>
    <w:multiLevelType w:val="multilevel"/>
    <w:tmpl w:val="38A805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DF7324"/>
    <w:multiLevelType w:val="hybridMultilevel"/>
    <w:tmpl w:val="BEC28B32"/>
    <w:lvl w:ilvl="0" w:tplc="F7680D5C">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6" w15:restartNumberingAfterBreak="0">
    <w:nsid w:val="0D4955CC"/>
    <w:multiLevelType w:val="hybridMultilevel"/>
    <w:tmpl w:val="7FD23026"/>
    <w:lvl w:ilvl="0" w:tplc="B8725F8E">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7"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F0B33"/>
    <w:multiLevelType w:val="hybridMultilevel"/>
    <w:tmpl w:val="8F0C5D56"/>
    <w:lvl w:ilvl="0" w:tplc="7E448E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9D111C4"/>
    <w:multiLevelType w:val="hybridMultilevel"/>
    <w:tmpl w:val="CC18321A"/>
    <w:lvl w:ilvl="0" w:tplc="B8725F8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1" w15:restartNumberingAfterBreak="0">
    <w:nsid w:val="23342BA3"/>
    <w:multiLevelType w:val="hybridMultilevel"/>
    <w:tmpl w:val="19B69D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3C08E4"/>
    <w:multiLevelType w:val="multilevel"/>
    <w:tmpl w:val="BC2A48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lowerLetter"/>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8D66471"/>
    <w:multiLevelType w:val="hybridMultilevel"/>
    <w:tmpl w:val="05DAC6A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D0402F"/>
    <w:multiLevelType w:val="hybridMultilevel"/>
    <w:tmpl w:val="07A0BF4E"/>
    <w:lvl w:ilvl="0" w:tplc="A600F242">
      <w:start w:val="1"/>
      <w:numFmt w:val="decimal"/>
      <w:lvlText w:val="%1."/>
      <w:lvlJc w:val="left"/>
      <w:pPr>
        <w:ind w:left="1020" w:hanging="360"/>
      </w:pPr>
    </w:lvl>
    <w:lvl w:ilvl="1" w:tplc="7A64D464">
      <w:start w:val="1"/>
      <w:numFmt w:val="decimal"/>
      <w:lvlText w:val="%2."/>
      <w:lvlJc w:val="left"/>
      <w:pPr>
        <w:ind w:left="1020" w:hanging="360"/>
      </w:pPr>
    </w:lvl>
    <w:lvl w:ilvl="2" w:tplc="8A2429EE">
      <w:start w:val="1"/>
      <w:numFmt w:val="decimal"/>
      <w:lvlText w:val="%3."/>
      <w:lvlJc w:val="left"/>
      <w:pPr>
        <w:ind w:left="1020" w:hanging="360"/>
      </w:pPr>
    </w:lvl>
    <w:lvl w:ilvl="3" w:tplc="12665822">
      <w:start w:val="1"/>
      <w:numFmt w:val="decimal"/>
      <w:lvlText w:val="%4."/>
      <w:lvlJc w:val="left"/>
      <w:pPr>
        <w:ind w:left="1020" w:hanging="360"/>
      </w:pPr>
    </w:lvl>
    <w:lvl w:ilvl="4" w:tplc="A9F814CA">
      <w:start w:val="1"/>
      <w:numFmt w:val="decimal"/>
      <w:lvlText w:val="%5."/>
      <w:lvlJc w:val="left"/>
      <w:pPr>
        <w:ind w:left="1020" w:hanging="360"/>
      </w:pPr>
    </w:lvl>
    <w:lvl w:ilvl="5" w:tplc="E3749E30">
      <w:start w:val="1"/>
      <w:numFmt w:val="decimal"/>
      <w:lvlText w:val="%6."/>
      <w:lvlJc w:val="left"/>
      <w:pPr>
        <w:ind w:left="1020" w:hanging="360"/>
      </w:pPr>
    </w:lvl>
    <w:lvl w:ilvl="6" w:tplc="1D4E9848">
      <w:start w:val="1"/>
      <w:numFmt w:val="decimal"/>
      <w:lvlText w:val="%7."/>
      <w:lvlJc w:val="left"/>
      <w:pPr>
        <w:ind w:left="1020" w:hanging="360"/>
      </w:pPr>
    </w:lvl>
    <w:lvl w:ilvl="7" w:tplc="876A5996">
      <w:start w:val="1"/>
      <w:numFmt w:val="decimal"/>
      <w:lvlText w:val="%8."/>
      <w:lvlJc w:val="left"/>
      <w:pPr>
        <w:ind w:left="1020" w:hanging="360"/>
      </w:pPr>
    </w:lvl>
    <w:lvl w:ilvl="8" w:tplc="5B0EA446">
      <w:start w:val="1"/>
      <w:numFmt w:val="decimal"/>
      <w:lvlText w:val="%9."/>
      <w:lvlJc w:val="left"/>
      <w:pPr>
        <w:ind w:left="1020" w:hanging="360"/>
      </w:pPr>
    </w:lvl>
  </w:abstractNum>
  <w:abstractNum w:abstractNumId="17" w15:restartNumberingAfterBreak="0">
    <w:nsid w:val="31B059EA"/>
    <w:multiLevelType w:val="hybridMultilevel"/>
    <w:tmpl w:val="4814A5FA"/>
    <w:lvl w:ilvl="0" w:tplc="7E448E9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8"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8F2459"/>
    <w:multiLevelType w:val="multilevel"/>
    <w:tmpl w:val="2B70AC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0D40C5"/>
    <w:multiLevelType w:val="hybridMultilevel"/>
    <w:tmpl w:val="D55A5518"/>
    <w:lvl w:ilvl="0" w:tplc="04150019">
      <w:start w:val="1"/>
      <w:numFmt w:val="lowerLetter"/>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2" w15:restartNumberingAfterBreak="0">
    <w:nsid w:val="3B277DD3"/>
    <w:multiLevelType w:val="hybridMultilevel"/>
    <w:tmpl w:val="2C1818E8"/>
    <w:lvl w:ilvl="0" w:tplc="0E949E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D4E1FD7"/>
    <w:multiLevelType w:val="multilevel"/>
    <w:tmpl w:val="8B20F4D0"/>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b w:val="0"/>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E550E1D"/>
    <w:multiLevelType w:val="hybridMultilevel"/>
    <w:tmpl w:val="DF5ECC52"/>
    <w:lvl w:ilvl="0" w:tplc="A342C3A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5" w15:restartNumberingAfterBreak="0">
    <w:nsid w:val="3E6B43DB"/>
    <w:multiLevelType w:val="multilevel"/>
    <w:tmpl w:val="370E845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lowerLetter"/>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3857B0F"/>
    <w:multiLevelType w:val="hybridMultilevel"/>
    <w:tmpl w:val="C61CA80A"/>
    <w:lvl w:ilvl="0" w:tplc="7E448E9A">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7" w15:restartNumberingAfterBreak="0">
    <w:nsid w:val="44070FCB"/>
    <w:multiLevelType w:val="hybridMultilevel"/>
    <w:tmpl w:val="D21613DA"/>
    <w:lvl w:ilvl="0" w:tplc="633AFF96">
      <w:start w:val="1"/>
      <w:numFmt w:val="lowerLetter"/>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28" w15:restartNumberingAfterBreak="0">
    <w:nsid w:val="45DE0E66"/>
    <w:multiLevelType w:val="hybridMultilevel"/>
    <w:tmpl w:val="32C655E8"/>
    <w:lvl w:ilvl="0" w:tplc="3F88A866">
      <w:start w:val="1"/>
      <w:numFmt w:val="decimal"/>
      <w:lvlText w:val="%1."/>
      <w:lvlJc w:val="left"/>
      <w:pPr>
        <w:ind w:left="1020" w:hanging="360"/>
      </w:pPr>
    </w:lvl>
    <w:lvl w:ilvl="1" w:tplc="CDD882A6">
      <w:start w:val="1"/>
      <w:numFmt w:val="decimal"/>
      <w:lvlText w:val="%2."/>
      <w:lvlJc w:val="left"/>
      <w:pPr>
        <w:ind w:left="1020" w:hanging="360"/>
      </w:pPr>
    </w:lvl>
    <w:lvl w:ilvl="2" w:tplc="8DA8F9A8">
      <w:start w:val="1"/>
      <w:numFmt w:val="decimal"/>
      <w:lvlText w:val="%3."/>
      <w:lvlJc w:val="left"/>
      <w:pPr>
        <w:ind w:left="1020" w:hanging="360"/>
      </w:pPr>
    </w:lvl>
    <w:lvl w:ilvl="3" w:tplc="2B0A7030">
      <w:start w:val="1"/>
      <w:numFmt w:val="decimal"/>
      <w:lvlText w:val="%4."/>
      <w:lvlJc w:val="left"/>
      <w:pPr>
        <w:ind w:left="1020" w:hanging="360"/>
      </w:pPr>
    </w:lvl>
    <w:lvl w:ilvl="4" w:tplc="59661FA0">
      <w:start w:val="1"/>
      <w:numFmt w:val="decimal"/>
      <w:lvlText w:val="%5."/>
      <w:lvlJc w:val="left"/>
      <w:pPr>
        <w:ind w:left="1020" w:hanging="360"/>
      </w:pPr>
    </w:lvl>
    <w:lvl w:ilvl="5" w:tplc="91E0EC0A">
      <w:start w:val="1"/>
      <w:numFmt w:val="decimal"/>
      <w:lvlText w:val="%6."/>
      <w:lvlJc w:val="left"/>
      <w:pPr>
        <w:ind w:left="1020" w:hanging="360"/>
      </w:pPr>
    </w:lvl>
    <w:lvl w:ilvl="6" w:tplc="CF36EA66">
      <w:start w:val="1"/>
      <w:numFmt w:val="decimal"/>
      <w:lvlText w:val="%7."/>
      <w:lvlJc w:val="left"/>
      <w:pPr>
        <w:ind w:left="1020" w:hanging="360"/>
      </w:pPr>
    </w:lvl>
    <w:lvl w:ilvl="7" w:tplc="0D527F8E">
      <w:start w:val="1"/>
      <w:numFmt w:val="decimal"/>
      <w:lvlText w:val="%8."/>
      <w:lvlJc w:val="left"/>
      <w:pPr>
        <w:ind w:left="1020" w:hanging="360"/>
      </w:pPr>
    </w:lvl>
    <w:lvl w:ilvl="8" w:tplc="CC2A10FA">
      <w:start w:val="1"/>
      <w:numFmt w:val="decimal"/>
      <w:lvlText w:val="%9."/>
      <w:lvlJc w:val="left"/>
      <w:pPr>
        <w:ind w:left="1020" w:hanging="360"/>
      </w:pPr>
    </w:lvl>
  </w:abstractNum>
  <w:abstractNum w:abstractNumId="29" w15:restartNumberingAfterBreak="0">
    <w:nsid w:val="48AF2886"/>
    <w:multiLevelType w:val="hybridMultilevel"/>
    <w:tmpl w:val="A47E19EC"/>
    <w:lvl w:ilvl="0" w:tplc="7E448E9A">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0" w15:restartNumberingAfterBreak="0">
    <w:nsid w:val="4DBA16D2"/>
    <w:multiLevelType w:val="hybridMultilevel"/>
    <w:tmpl w:val="23DE4E84"/>
    <w:lvl w:ilvl="0" w:tplc="A84E69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EE6F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BD0A9C"/>
    <w:multiLevelType w:val="multilevel"/>
    <w:tmpl w:val="CDEC8C1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lowerLetter"/>
      <w:lvlText w:val="%5."/>
      <w:lvlJc w:val="left"/>
      <w:pPr>
        <w:ind w:left="360" w:hanging="360"/>
      </w:p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6E7360C"/>
    <w:multiLevelType w:val="hybridMultilevel"/>
    <w:tmpl w:val="35AEC866"/>
    <w:lvl w:ilvl="0" w:tplc="04150001">
      <w:start w:val="1"/>
      <w:numFmt w:val="bullet"/>
      <w:lvlText w:val=""/>
      <w:lvlJc w:val="left"/>
      <w:pPr>
        <w:ind w:left="2433" w:hanging="360"/>
      </w:pPr>
      <w:rPr>
        <w:rFonts w:ascii="Symbol" w:hAnsi="Symbol" w:hint="default"/>
      </w:rPr>
    </w:lvl>
    <w:lvl w:ilvl="1" w:tplc="04150003" w:tentative="1">
      <w:start w:val="1"/>
      <w:numFmt w:val="bullet"/>
      <w:lvlText w:val="o"/>
      <w:lvlJc w:val="left"/>
      <w:pPr>
        <w:ind w:left="3153" w:hanging="360"/>
      </w:pPr>
      <w:rPr>
        <w:rFonts w:ascii="Courier New" w:hAnsi="Courier New" w:cs="Courier New" w:hint="default"/>
      </w:rPr>
    </w:lvl>
    <w:lvl w:ilvl="2" w:tplc="04150005" w:tentative="1">
      <w:start w:val="1"/>
      <w:numFmt w:val="bullet"/>
      <w:lvlText w:val=""/>
      <w:lvlJc w:val="left"/>
      <w:pPr>
        <w:ind w:left="3873" w:hanging="360"/>
      </w:pPr>
      <w:rPr>
        <w:rFonts w:ascii="Wingdings" w:hAnsi="Wingdings" w:hint="default"/>
      </w:rPr>
    </w:lvl>
    <w:lvl w:ilvl="3" w:tplc="04150001" w:tentative="1">
      <w:start w:val="1"/>
      <w:numFmt w:val="bullet"/>
      <w:lvlText w:val=""/>
      <w:lvlJc w:val="left"/>
      <w:pPr>
        <w:ind w:left="4593" w:hanging="360"/>
      </w:pPr>
      <w:rPr>
        <w:rFonts w:ascii="Symbol" w:hAnsi="Symbol" w:hint="default"/>
      </w:rPr>
    </w:lvl>
    <w:lvl w:ilvl="4" w:tplc="04150003" w:tentative="1">
      <w:start w:val="1"/>
      <w:numFmt w:val="bullet"/>
      <w:lvlText w:val="o"/>
      <w:lvlJc w:val="left"/>
      <w:pPr>
        <w:ind w:left="5313" w:hanging="360"/>
      </w:pPr>
      <w:rPr>
        <w:rFonts w:ascii="Courier New" w:hAnsi="Courier New" w:cs="Courier New" w:hint="default"/>
      </w:rPr>
    </w:lvl>
    <w:lvl w:ilvl="5" w:tplc="04150005" w:tentative="1">
      <w:start w:val="1"/>
      <w:numFmt w:val="bullet"/>
      <w:lvlText w:val=""/>
      <w:lvlJc w:val="left"/>
      <w:pPr>
        <w:ind w:left="6033" w:hanging="360"/>
      </w:pPr>
      <w:rPr>
        <w:rFonts w:ascii="Wingdings" w:hAnsi="Wingdings" w:hint="default"/>
      </w:rPr>
    </w:lvl>
    <w:lvl w:ilvl="6" w:tplc="04150001" w:tentative="1">
      <w:start w:val="1"/>
      <w:numFmt w:val="bullet"/>
      <w:lvlText w:val=""/>
      <w:lvlJc w:val="left"/>
      <w:pPr>
        <w:ind w:left="6753" w:hanging="360"/>
      </w:pPr>
      <w:rPr>
        <w:rFonts w:ascii="Symbol" w:hAnsi="Symbol" w:hint="default"/>
      </w:rPr>
    </w:lvl>
    <w:lvl w:ilvl="7" w:tplc="04150003" w:tentative="1">
      <w:start w:val="1"/>
      <w:numFmt w:val="bullet"/>
      <w:lvlText w:val="o"/>
      <w:lvlJc w:val="left"/>
      <w:pPr>
        <w:ind w:left="7473" w:hanging="360"/>
      </w:pPr>
      <w:rPr>
        <w:rFonts w:ascii="Courier New" w:hAnsi="Courier New" w:cs="Courier New" w:hint="default"/>
      </w:rPr>
    </w:lvl>
    <w:lvl w:ilvl="8" w:tplc="04150005" w:tentative="1">
      <w:start w:val="1"/>
      <w:numFmt w:val="bullet"/>
      <w:lvlText w:val=""/>
      <w:lvlJc w:val="left"/>
      <w:pPr>
        <w:ind w:left="8193" w:hanging="360"/>
      </w:pPr>
      <w:rPr>
        <w:rFonts w:ascii="Wingdings" w:hAnsi="Wingdings" w:hint="default"/>
      </w:rPr>
    </w:lvl>
  </w:abstractNum>
  <w:abstractNum w:abstractNumId="35"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CD0547"/>
    <w:multiLevelType w:val="multilevel"/>
    <w:tmpl w:val="A8C6539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18"/>
        <w:szCs w:val="18"/>
      </w:rPr>
    </w:lvl>
    <w:lvl w:ilvl="2">
      <w:start w:val="1"/>
      <w:numFmt w:val="decimal"/>
      <w:lvlText w:val="%1.%2.%3."/>
      <w:lvlJc w:val="left"/>
      <w:pPr>
        <w:ind w:left="720" w:hanging="720"/>
      </w:pPr>
      <w:rPr>
        <w:rFonts w:hint="default"/>
        <w:b w:val="0"/>
        <w:bCs w:val="0"/>
        <w:color w:val="auto"/>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0961A20"/>
    <w:multiLevelType w:val="hybridMultilevel"/>
    <w:tmpl w:val="D304C5E6"/>
    <w:lvl w:ilvl="0" w:tplc="04150019">
      <w:start w:val="1"/>
      <w:numFmt w:val="lowerLetter"/>
      <w:lvlText w:val="%1."/>
      <w:lvlJc w:val="left"/>
      <w:pPr>
        <w:ind w:left="1211" w:hanging="360"/>
      </w:pPr>
    </w:lvl>
    <w:lvl w:ilvl="1" w:tplc="04150019">
      <w:start w:val="1"/>
      <w:numFmt w:val="lowerLetter"/>
      <w:lvlText w:val="%2."/>
      <w:lvlJc w:val="left"/>
      <w:pPr>
        <w:ind w:left="1835" w:hanging="360"/>
      </w:pPr>
    </w:lvl>
    <w:lvl w:ilvl="2" w:tplc="0415001B" w:tentative="1">
      <w:start w:val="1"/>
      <w:numFmt w:val="lowerRoman"/>
      <w:lvlText w:val="%3."/>
      <w:lvlJc w:val="right"/>
      <w:pPr>
        <w:ind w:left="2555" w:hanging="180"/>
      </w:pPr>
    </w:lvl>
    <w:lvl w:ilvl="3" w:tplc="0415000F" w:tentative="1">
      <w:start w:val="1"/>
      <w:numFmt w:val="decimal"/>
      <w:lvlText w:val="%4."/>
      <w:lvlJc w:val="left"/>
      <w:pPr>
        <w:ind w:left="3275" w:hanging="360"/>
      </w:pPr>
    </w:lvl>
    <w:lvl w:ilvl="4" w:tplc="04150019" w:tentative="1">
      <w:start w:val="1"/>
      <w:numFmt w:val="lowerLetter"/>
      <w:lvlText w:val="%5."/>
      <w:lvlJc w:val="left"/>
      <w:pPr>
        <w:ind w:left="3995" w:hanging="360"/>
      </w:pPr>
    </w:lvl>
    <w:lvl w:ilvl="5" w:tplc="0415001B" w:tentative="1">
      <w:start w:val="1"/>
      <w:numFmt w:val="lowerRoman"/>
      <w:lvlText w:val="%6."/>
      <w:lvlJc w:val="right"/>
      <w:pPr>
        <w:ind w:left="4715" w:hanging="180"/>
      </w:pPr>
    </w:lvl>
    <w:lvl w:ilvl="6" w:tplc="0415000F" w:tentative="1">
      <w:start w:val="1"/>
      <w:numFmt w:val="decimal"/>
      <w:lvlText w:val="%7."/>
      <w:lvlJc w:val="left"/>
      <w:pPr>
        <w:ind w:left="5435" w:hanging="360"/>
      </w:pPr>
    </w:lvl>
    <w:lvl w:ilvl="7" w:tplc="04150019" w:tentative="1">
      <w:start w:val="1"/>
      <w:numFmt w:val="lowerLetter"/>
      <w:lvlText w:val="%8."/>
      <w:lvlJc w:val="left"/>
      <w:pPr>
        <w:ind w:left="6155" w:hanging="360"/>
      </w:pPr>
    </w:lvl>
    <w:lvl w:ilvl="8" w:tplc="0415001B" w:tentative="1">
      <w:start w:val="1"/>
      <w:numFmt w:val="lowerRoman"/>
      <w:lvlText w:val="%9."/>
      <w:lvlJc w:val="right"/>
      <w:pPr>
        <w:ind w:left="6875" w:hanging="180"/>
      </w:pPr>
    </w:lvl>
  </w:abstractNum>
  <w:abstractNum w:abstractNumId="39" w15:restartNumberingAfterBreak="0">
    <w:nsid w:val="60E02DC5"/>
    <w:multiLevelType w:val="hybridMultilevel"/>
    <w:tmpl w:val="A964DE96"/>
    <w:lvl w:ilvl="0" w:tplc="43FEB394">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6166430F"/>
    <w:multiLevelType w:val="multilevel"/>
    <w:tmpl w:val="9602363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82A67C8"/>
    <w:multiLevelType w:val="hybridMultilevel"/>
    <w:tmpl w:val="823E1414"/>
    <w:lvl w:ilvl="0" w:tplc="8C54F862">
      <w:start w:val="1"/>
      <w:numFmt w:val="lowerRoman"/>
      <w:lvlText w:val="%1."/>
      <w:lvlJc w:val="left"/>
      <w:pPr>
        <w:ind w:left="1741" w:hanging="360"/>
      </w:pPr>
      <w:rPr>
        <w:rFonts w:asciiTheme="minorHAnsi" w:eastAsiaTheme="majorEastAsia" w:hAnsiTheme="minorHAnsi" w:cstheme="majorBidi"/>
      </w:rPr>
    </w:lvl>
    <w:lvl w:ilvl="1" w:tplc="04150019" w:tentative="1">
      <w:start w:val="1"/>
      <w:numFmt w:val="lowerLetter"/>
      <w:lvlText w:val="%2."/>
      <w:lvlJc w:val="left"/>
      <w:pPr>
        <w:ind w:left="2461" w:hanging="360"/>
      </w:pPr>
    </w:lvl>
    <w:lvl w:ilvl="2" w:tplc="0415001B" w:tentative="1">
      <w:start w:val="1"/>
      <w:numFmt w:val="lowerRoman"/>
      <w:lvlText w:val="%3."/>
      <w:lvlJc w:val="right"/>
      <w:pPr>
        <w:ind w:left="3181" w:hanging="180"/>
      </w:pPr>
    </w:lvl>
    <w:lvl w:ilvl="3" w:tplc="0415000F" w:tentative="1">
      <w:start w:val="1"/>
      <w:numFmt w:val="decimal"/>
      <w:lvlText w:val="%4."/>
      <w:lvlJc w:val="left"/>
      <w:pPr>
        <w:ind w:left="3901" w:hanging="360"/>
      </w:pPr>
    </w:lvl>
    <w:lvl w:ilvl="4" w:tplc="04150019" w:tentative="1">
      <w:start w:val="1"/>
      <w:numFmt w:val="lowerLetter"/>
      <w:lvlText w:val="%5."/>
      <w:lvlJc w:val="left"/>
      <w:pPr>
        <w:ind w:left="4621" w:hanging="360"/>
      </w:pPr>
    </w:lvl>
    <w:lvl w:ilvl="5" w:tplc="0415001B" w:tentative="1">
      <w:start w:val="1"/>
      <w:numFmt w:val="lowerRoman"/>
      <w:lvlText w:val="%6."/>
      <w:lvlJc w:val="right"/>
      <w:pPr>
        <w:ind w:left="5341" w:hanging="180"/>
      </w:pPr>
    </w:lvl>
    <w:lvl w:ilvl="6" w:tplc="0415000F" w:tentative="1">
      <w:start w:val="1"/>
      <w:numFmt w:val="decimal"/>
      <w:lvlText w:val="%7."/>
      <w:lvlJc w:val="left"/>
      <w:pPr>
        <w:ind w:left="6061" w:hanging="360"/>
      </w:pPr>
    </w:lvl>
    <w:lvl w:ilvl="7" w:tplc="04150019" w:tentative="1">
      <w:start w:val="1"/>
      <w:numFmt w:val="lowerLetter"/>
      <w:lvlText w:val="%8."/>
      <w:lvlJc w:val="left"/>
      <w:pPr>
        <w:ind w:left="6781" w:hanging="360"/>
      </w:pPr>
    </w:lvl>
    <w:lvl w:ilvl="8" w:tplc="0415001B" w:tentative="1">
      <w:start w:val="1"/>
      <w:numFmt w:val="lowerRoman"/>
      <w:lvlText w:val="%9."/>
      <w:lvlJc w:val="right"/>
      <w:pPr>
        <w:ind w:left="7501" w:hanging="180"/>
      </w:pPr>
    </w:lvl>
  </w:abstractNum>
  <w:abstractNum w:abstractNumId="42" w15:restartNumberingAfterBreak="0">
    <w:nsid w:val="6851457B"/>
    <w:multiLevelType w:val="multilevel"/>
    <w:tmpl w:val="7AE2D0C0"/>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i w:val="0"/>
        <w:sz w:val="22"/>
        <w:szCs w:val="22"/>
      </w:rPr>
    </w:lvl>
    <w:lvl w:ilvl="2">
      <w:start w:val="1"/>
      <w:numFmt w:val="decimal"/>
      <w:lvlText w:val="%1.%2.%3."/>
      <w:lvlJc w:val="left"/>
      <w:pPr>
        <w:ind w:left="3131" w:hanging="720"/>
      </w:pPr>
      <w:rPr>
        <w:rFonts w:asciiTheme="minorHAnsi" w:hAnsiTheme="minorHAnsi" w:cstheme="minorHAnsi"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69C869AA"/>
    <w:multiLevelType w:val="hybridMultilevel"/>
    <w:tmpl w:val="D88ACAF2"/>
    <w:lvl w:ilvl="0" w:tplc="0415000F">
      <w:start w:val="1"/>
      <w:numFmt w:val="decimal"/>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44" w15:restartNumberingAfterBreak="0">
    <w:nsid w:val="6CBF242D"/>
    <w:multiLevelType w:val="hybridMultilevel"/>
    <w:tmpl w:val="FCA852AC"/>
    <w:lvl w:ilvl="0" w:tplc="7E448E9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5" w15:restartNumberingAfterBreak="0">
    <w:nsid w:val="6D6805F4"/>
    <w:multiLevelType w:val="hybridMultilevel"/>
    <w:tmpl w:val="157207E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6" w15:restartNumberingAfterBreak="0">
    <w:nsid w:val="6E422F65"/>
    <w:multiLevelType w:val="multilevel"/>
    <w:tmpl w:val="05062CC2"/>
    <w:lvl w:ilvl="0">
      <w:start w:val="2"/>
      <w:numFmt w:val="decimal"/>
      <w:lvlText w:val="%1."/>
      <w:lvlJc w:val="left"/>
      <w:pPr>
        <w:ind w:left="360" w:hanging="360"/>
      </w:pPr>
      <w:rPr>
        <w:rFonts w:hint="default"/>
      </w:rPr>
    </w:lvl>
    <w:lvl w:ilvl="1">
      <w:start w:val="1"/>
      <w:numFmt w:val="decimal"/>
      <w:lvlText w:val="%1.%2."/>
      <w:lvlJc w:val="left"/>
      <w:pPr>
        <w:ind w:left="1288" w:hanging="720"/>
      </w:pPr>
      <w:rPr>
        <w:rFonts w:hint="default"/>
        <w:b w:val="0"/>
        <w:bCs/>
        <w:i w:val="0"/>
        <w:iCs/>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EBC6078"/>
    <w:multiLevelType w:val="hybridMultilevel"/>
    <w:tmpl w:val="10A4C5A0"/>
    <w:lvl w:ilvl="0" w:tplc="3B3E476A">
      <w:start w:val="1"/>
      <w:numFmt w:val="lowerLetter"/>
      <w:lvlText w:val="%1."/>
      <w:lvlJc w:val="left"/>
      <w:pPr>
        <w:ind w:left="3272" w:hanging="360"/>
      </w:pPr>
      <w:rPr>
        <w:b/>
        <w:bCs/>
      </w:r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5B022E8"/>
    <w:multiLevelType w:val="hybridMultilevel"/>
    <w:tmpl w:val="D3E6D7C4"/>
    <w:lvl w:ilvl="0" w:tplc="7E448E9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9D53BB9"/>
    <w:multiLevelType w:val="hybridMultilevel"/>
    <w:tmpl w:val="E5F0C2C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7C4A6A70"/>
    <w:multiLevelType w:val="hybridMultilevel"/>
    <w:tmpl w:val="9878AE04"/>
    <w:lvl w:ilvl="0" w:tplc="7B26CEA8">
      <w:start w:val="1"/>
      <w:numFmt w:val="lowerLetter"/>
      <w:lvlText w:val="%1)"/>
      <w:lvlJc w:val="left"/>
      <w:pPr>
        <w:ind w:left="1413" w:hanging="42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2" w15:restartNumberingAfterBreak="0">
    <w:nsid w:val="7E915C8E"/>
    <w:multiLevelType w:val="hybridMultilevel"/>
    <w:tmpl w:val="0A76B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F4438BC"/>
    <w:multiLevelType w:val="multilevel"/>
    <w:tmpl w:val="07D031B8"/>
    <w:lvl w:ilvl="0">
      <w:start w:val="1"/>
      <w:numFmt w:val="decimal"/>
      <w:lvlText w:val="%1."/>
      <w:lvlJc w:val="left"/>
      <w:pPr>
        <w:ind w:left="795" w:hanging="795"/>
      </w:pPr>
      <w:rPr>
        <w:rFonts w:hint="default"/>
      </w:rPr>
    </w:lvl>
    <w:lvl w:ilvl="1">
      <w:start w:val="1"/>
      <w:numFmt w:val="decimal"/>
      <w:lvlText w:val="%1.%2."/>
      <w:lvlJc w:val="left"/>
      <w:pPr>
        <w:ind w:left="894" w:hanging="795"/>
      </w:pPr>
      <w:rPr>
        <w:rFonts w:hint="default"/>
        <w:b w:val="0"/>
        <w:bCs/>
      </w:rPr>
    </w:lvl>
    <w:lvl w:ilvl="2">
      <w:start w:val="1"/>
      <w:numFmt w:val="decimal"/>
      <w:lvlText w:val="%1.%2.%3."/>
      <w:lvlJc w:val="left"/>
      <w:pPr>
        <w:ind w:left="993" w:hanging="795"/>
      </w:pPr>
      <w:rPr>
        <w:rFonts w:hint="default"/>
        <w:b w:val="0"/>
        <w:bCs w:val="0"/>
      </w:rPr>
    </w:lvl>
    <w:lvl w:ilvl="3">
      <w:start w:val="1"/>
      <w:numFmt w:val="decimal"/>
      <w:lvlText w:val="%1.%2.%3.%4."/>
      <w:lvlJc w:val="left"/>
      <w:pPr>
        <w:ind w:left="1377" w:hanging="108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935" w:hanging="1440"/>
      </w:pPr>
      <w:rPr>
        <w:rFonts w:hint="default"/>
      </w:rPr>
    </w:lvl>
    <w:lvl w:ilvl="6">
      <w:start w:val="1"/>
      <w:numFmt w:val="decimal"/>
      <w:lvlText w:val="%1.%2.%3.%4.%5.%6.%7."/>
      <w:lvlJc w:val="left"/>
      <w:pPr>
        <w:ind w:left="2394" w:hanging="180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952" w:hanging="2160"/>
      </w:pPr>
      <w:rPr>
        <w:rFonts w:hint="default"/>
      </w:rPr>
    </w:lvl>
  </w:abstractNum>
  <w:num w:numId="1" w16cid:durableId="2131588109">
    <w:abstractNumId w:val="23"/>
  </w:num>
  <w:num w:numId="2" w16cid:durableId="1510217798">
    <w:abstractNumId w:val="8"/>
  </w:num>
  <w:num w:numId="3" w16cid:durableId="1443770763">
    <w:abstractNumId w:val="15"/>
  </w:num>
  <w:num w:numId="4" w16cid:durableId="492064673">
    <w:abstractNumId w:val="0"/>
  </w:num>
  <w:num w:numId="5" w16cid:durableId="745155567">
    <w:abstractNumId w:val="32"/>
  </w:num>
  <w:num w:numId="6" w16cid:durableId="528570289">
    <w:abstractNumId w:val="12"/>
  </w:num>
  <w:num w:numId="7" w16cid:durableId="861939905">
    <w:abstractNumId w:val="48"/>
  </w:num>
  <w:num w:numId="8" w16cid:durableId="555507821">
    <w:abstractNumId w:val="36"/>
  </w:num>
  <w:num w:numId="9" w16cid:durableId="1803109368">
    <w:abstractNumId w:val="18"/>
  </w:num>
  <w:num w:numId="10" w16cid:durableId="361902237">
    <w:abstractNumId w:val="38"/>
  </w:num>
  <w:num w:numId="11" w16cid:durableId="956453567">
    <w:abstractNumId w:val="30"/>
  </w:num>
  <w:num w:numId="12" w16cid:durableId="198512911">
    <w:abstractNumId w:val="7"/>
  </w:num>
  <w:num w:numId="13" w16cid:durableId="376050504">
    <w:abstractNumId w:val="20"/>
  </w:num>
  <w:num w:numId="14" w16cid:durableId="597257308">
    <w:abstractNumId w:val="19"/>
  </w:num>
  <w:num w:numId="15" w16cid:durableId="1996105395">
    <w:abstractNumId w:val="35"/>
  </w:num>
  <w:num w:numId="16" w16cid:durableId="1480539491">
    <w:abstractNumId w:val="3"/>
  </w:num>
  <w:num w:numId="17" w16cid:durableId="609360172">
    <w:abstractNumId w:val="42"/>
  </w:num>
  <w:num w:numId="18" w16cid:durableId="772439808">
    <w:abstractNumId w:val="37"/>
  </w:num>
  <w:num w:numId="19" w16cid:durableId="1062557897">
    <w:abstractNumId w:val="13"/>
  </w:num>
  <w:num w:numId="20" w16cid:durableId="1585604655">
    <w:abstractNumId w:val="25"/>
  </w:num>
  <w:num w:numId="21" w16cid:durableId="1725134634">
    <w:abstractNumId w:val="40"/>
  </w:num>
  <w:num w:numId="22" w16cid:durableId="147522808">
    <w:abstractNumId w:val="46"/>
  </w:num>
  <w:num w:numId="23" w16cid:durableId="1967009514">
    <w:abstractNumId w:val="53"/>
  </w:num>
  <w:num w:numId="24" w16cid:durableId="738555238">
    <w:abstractNumId w:val="23"/>
  </w:num>
  <w:num w:numId="25" w16cid:durableId="406876739">
    <w:abstractNumId w:val="22"/>
  </w:num>
  <w:num w:numId="26" w16cid:durableId="1992253303">
    <w:abstractNumId w:val="23"/>
  </w:num>
  <w:num w:numId="27" w16cid:durableId="1667130637">
    <w:abstractNumId w:val="23"/>
  </w:num>
  <w:num w:numId="28" w16cid:durableId="1541553158">
    <w:abstractNumId w:val="23"/>
  </w:num>
  <w:num w:numId="29" w16cid:durableId="1875649523">
    <w:abstractNumId w:val="23"/>
  </w:num>
  <w:num w:numId="30" w16cid:durableId="1251043414">
    <w:abstractNumId w:val="45"/>
  </w:num>
  <w:num w:numId="31" w16cid:durableId="1010838338">
    <w:abstractNumId w:val="26"/>
  </w:num>
  <w:num w:numId="32" w16cid:durableId="858548356">
    <w:abstractNumId w:val="34"/>
  </w:num>
  <w:num w:numId="33" w16cid:durableId="998651148">
    <w:abstractNumId w:val="31"/>
  </w:num>
  <w:num w:numId="34" w16cid:durableId="1720936147">
    <w:abstractNumId w:val="44"/>
  </w:num>
  <w:num w:numId="35" w16cid:durableId="436370104">
    <w:abstractNumId w:val="29"/>
  </w:num>
  <w:num w:numId="36" w16cid:durableId="542211768">
    <w:abstractNumId w:val="17"/>
  </w:num>
  <w:num w:numId="37" w16cid:durableId="1071973406">
    <w:abstractNumId w:val="27"/>
  </w:num>
  <w:num w:numId="38" w16cid:durableId="749042585">
    <w:abstractNumId w:val="41"/>
  </w:num>
  <w:num w:numId="39" w16cid:durableId="730734186">
    <w:abstractNumId w:val="49"/>
  </w:num>
  <w:num w:numId="40" w16cid:durableId="2047288191">
    <w:abstractNumId w:val="4"/>
  </w:num>
  <w:num w:numId="41" w16cid:durableId="504366654">
    <w:abstractNumId w:val="10"/>
  </w:num>
  <w:num w:numId="42" w16cid:durableId="632752038">
    <w:abstractNumId w:val="6"/>
  </w:num>
  <w:num w:numId="43" w16cid:durableId="56100224">
    <w:abstractNumId w:val="11"/>
  </w:num>
  <w:num w:numId="44" w16cid:durableId="1706055286">
    <w:abstractNumId w:val="21"/>
  </w:num>
  <w:num w:numId="45" w16cid:durableId="956790514">
    <w:abstractNumId w:val="33"/>
  </w:num>
  <w:num w:numId="46" w16cid:durableId="1473332741">
    <w:abstractNumId w:val="50"/>
  </w:num>
  <w:num w:numId="47" w16cid:durableId="2081708327">
    <w:abstractNumId w:val="52"/>
  </w:num>
  <w:num w:numId="48" w16cid:durableId="2128892903">
    <w:abstractNumId w:val="9"/>
  </w:num>
  <w:num w:numId="49" w16cid:durableId="1551305476">
    <w:abstractNumId w:val="51"/>
  </w:num>
  <w:num w:numId="50" w16cid:durableId="783310083">
    <w:abstractNumId w:val="1"/>
  </w:num>
  <w:num w:numId="51" w16cid:durableId="991173666">
    <w:abstractNumId w:val="43"/>
  </w:num>
  <w:num w:numId="52" w16cid:durableId="794711912">
    <w:abstractNumId w:val="2"/>
  </w:num>
  <w:num w:numId="53" w16cid:durableId="781458744">
    <w:abstractNumId w:val="39"/>
  </w:num>
  <w:num w:numId="54" w16cid:durableId="1173375325">
    <w:abstractNumId w:val="23"/>
  </w:num>
  <w:num w:numId="55" w16cid:durableId="62605117">
    <w:abstractNumId w:val="24"/>
  </w:num>
  <w:num w:numId="56" w16cid:durableId="1101492412">
    <w:abstractNumId w:val="14"/>
  </w:num>
  <w:num w:numId="57" w16cid:durableId="730537134">
    <w:abstractNumId w:val="47"/>
  </w:num>
  <w:num w:numId="58" w16cid:durableId="1674065902">
    <w:abstractNumId w:val="28"/>
  </w:num>
  <w:num w:numId="59" w16cid:durableId="1644768339">
    <w:abstractNumId w:val="16"/>
  </w:num>
  <w:num w:numId="60" w16cid:durableId="519970727">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88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01C0E"/>
    <w:rsid w:val="00002722"/>
    <w:rsid w:val="00002AF4"/>
    <w:rsid w:val="00007640"/>
    <w:rsid w:val="00007D21"/>
    <w:rsid w:val="000107B5"/>
    <w:rsid w:val="00014055"/>
    <w:rsid w:val="00014A5D"/>
    <w:rsid w:val="000153C8"/>
    <w:rsid w:val="00015428"/>
    <w:rsid w:val="0001563E"/>
    <w:rsid w:val="00015893"/>
    <w:rsid w:val="00015F09"/>
    <w:rsid w:val="00016E6D"/>
    <w:rsid w:val="00017FA1"/>
    <w:rsid w:val="00021918"/>
    <w:rsid w:val="00022E67"/>
    <w:rsid w:val="0002335C"/>
    <w:rsid w:val="00023F1C"/>
    <w:rsid w:val="0002510D"/>
    <w:rsid w:val="0002591B"/>
    <w:rsid w:val="000269AC"/>
    <w:rsid w:val="00027DEE"/>
    <w:rsid w:val="000316F5"/>
    <w:rsid w:val="00031904"/>
    <w:rsid w:val="00032154"/>
    <w:rsid w:val="000335CB"/>
    <w:rsid w:val="00033666"/>
    <w:rsid w:val="0003424B"/>
    <w:rsid w:val="00034421"/>
    <w:rsid w:val="000349C9"/>
    <w:rsid w:val="00036DA3"/>
    <w:rsid w:val="00036FC4"/>
    <w:rsid w:val="000379F5"/>
    <w:rsid w:val="00040196"/>
    <w:rsid w:val="000429FB"/>
    <w:rsid w:val="000434E3"/>
    <w:rsid w:val="00044242"/>
    <w:rsid w:val="00045CCF"/>
    <w:rsid w:val="00045D4E"/>
    <w:rsid w:val="000467D2"/>
    <w:rsid w:val="000502EB"/>
    <w:rsid w:val="0005077F"/>
    <w:rsid w:val="00050A7D"/>
    <w:rsid w:val="000524A3"/>
    <w:rsid w:val="000532FB"/>
    <w:rsid w:val="00054DD6"/>
    <w:rsid w:val="000552E0"/>
    <w:rsid w:val="00055988"/>
    <w:rsid w:val="00056C22"/>
    <w:rsid w:val="0005724C"/>
    <w:rsid w:val="00057534"/>
    <w:rsid w:val="000575A1"/>
    <w:rsid w:val="000606C6"/>
    <w:rsid w:val="00060EAD"/>
    <w:rsid w:val="00061052"/>
    <w:rsid w:val="00061D52"/>
    <w:rsid w:val="00063C0D"/>
    <w:rsid w:val="00064087"/>
    <w:rsid w:val="0006554C"/>
    <w:rsid w:val="0006680D"/>
    <w:rsid w:val="00067998"/>
    <w:rsid w:val="00067C1A"/>
    <w:rsid w:val="00070428"/>
    <w:rsid w:val="00070A58"/>
    <w:rsid w:val="00070BC6"/>
    <w:rsid w:val="00070ECB"/>
    <w:rsid w:val="000716E1"/>
    <w:rsid w:val="00071C98"/>
    <w:rsid w:val="00072469"/>
    <w:rsid w:val="0007290F"/>
    <w:rsid w:val="0007314D"/>
    <w:rsid w:val="0007333B"/>
    <w:rsid w:val="00073A15"/>
    <w:rsid w:val="00073CA6"/>
    <w:rsid w:val="00074B4A"/>
    <w:rsid w:val="00077F0F"/>
    <w:rsid w:val="000804D8"/>
    <w:rsid w:val="000805DC"/>
    <w:rsid w:val="0008115C"/>
    <w:rsid w:val="00081415"/>
    <w:rsid w:val="000823A4"/>
    <w:rsid w:val="000823BE"/>
    <w:rsid w:val="0008267F"/>
    <w:rsid w:val="0008511F"/>
    <w:rsid w:val="00085EFF"/>
    <w:rsid w:val="00086D38"/>
    <w:rsid w:val="0008789E"/>
    <w:rsid w:val="00090107"/>
    <w:rsid w:val="00091C64"/>
    <w:rsid w:val="00094EB9"/>
    <w:rsid w:val="000959F2"/>
    <w:rsid w:val="00096510"/>
    <w:rsid w:val="000968E3"/>
    <w:rsid w:val="00096FE0"/>
    <w:rsid w:val="000A0D22"/>
    <w:rsid w:val="000A0E4E"/>
    <w:rsid w:val="000A1A95"/>
    <w:rsid w:val="000A1DAC"/>
    <w:rsid w:val="000A37B0"/>
    <w:rsid w:val="000A4E27"/>
    <w:rsid w:val="000A75A4"/>
    <w:rsid w:val="000B0908"/>
    <w:rsid w:val="000B1450"/>
    <w:rsid w:val="000B234D"/>
    <w:rsid w:val="000B2AAC"/>
    <w:rsid w:val="000B3B65"/>
    <w:rsid w:val="000B40B6"/>
    <w:rsid w:val="000B4787"/>
    <w:rsid w:val="000B4A83"/>
    <w:rsid w:val="000C02C9"/>
    <w:rsid w:val="000C1AE0"/>
    <w:rsid w:val="000C30F8"/>
    <w:rsid w:val="000C3522"/>
    <w:rsid w:val="000C3690"/>
    <w:rsid w:val="000C439D"/>
    <w:rsid w:val="000C480F"/>
    <w:rsid w:val="000C5BB0"/>
    <w:rsid w:val="000C5D20"/>
    <w:rsid w:val="000D027B"/>
    <w:rsid w:val="000D2912"/>
    <w:rsid w:val="000D3915"/>
    <w:rsid w:val="000D4ACF"/>
    <w:rsid w:val="000D4F45"/>
    <w:rsid w:val="000D5394"/>
    <w:rsid w:val="000D5497"/>
    <w:rsid w:val="000D560E"/>
    <w:rsid w:val="000D5886"/>
    <w:rsid w:val="000D59FB"/>
    <w:rsid w:val="000D5C44"/>
    <w:rsid w:val="000D6453"/>
    <w:rsid w:val="000D6972"/>
    <w:rsid w:val="000D6E89"/>
    <w:rsid w:val="000D7902"/>
    <w:rsid w:val="000D790D"/>
    <w:rsid w:val="000E0972"/>
    <w:rsid w:val="000E1C3F"/>
    <w:rsid w:val="000E2B72"/>
    <w:rsid w:val="000E33C8"/>
    <w:rsid w:val="000E35F4"/>
    <w:rsid w:val="000E415A"/>
    <w:rsid w:val="000E4E08"/>
    <w:rsid w:val="000E6FB7"/>
    <w:rsid w:val="000E7C7E"/>
    <w:rsid w:val="000E7CEF"/>
    <w:rsid w:val="000F0854"/>
    <w:rsid w:val="000F2BEE"/>
    <w:rsid w:val="000F36B5"/>
    <w:rsid w:val="000F390B"/>
    <w:rsid w:val="000F3F8E"/>
    <w:rsid w:val="000F481B"/>
    <w:rsid w:val="000F74DF"/>
    <w:rsid w:val="000F7E8D"/>
    <w:rsid w:val="00100D51"/>
    <w:rsid w:val="00101DFF"/>
    <w:rsid w:val="00102CE8"/>
    <w:rsid w:val="001064F5"/>
    <w:rsid w:val="0011225D"/>
    <w:rsid w:val="00112747"/>
    <w:rsid w:val="0011282C"/>
    <w:rsid w:val="00112A8B"/>
    <w:rsid w:val="00112F1C"/>
    <w:rsid w:val="0011406A"/>
    <w:rsid w:val="00114D30"/>
    <w:rsid w:val="00114ED9"/>
    <w:rsid w:val="0011533A"/>
    <w:rsid w:val="001156CD"/>
    <w:rsid w:val="0011588C"/>
    <w:rsid w:val="00116354"/>
    <w:rsid w:val="00117D40"/>
    <w:rsid w:val="0012074B"/>
    <w:rsid w:val="001212A7"/>
    <w:rsid w:val="00121CB3"/>
    <w:rsid w:val="00125A7F"/>
    <w:rsid w:val="00125F97"/>
    <w:rsid w:val="00126903"/>
    <w:rsid w:val="00126DD7"/>
    <w:rsid w:val="001273ED"/>
    <w:rsid w:val="00127D5D"/>
    <w:rsid w:val="0013005D"/>
    <w:rsid w:val="0013043E"/>
    <w:rsid w:val="0013073B"/>
    <w:rsid w:val="001318BD"/>
    <w:rsid w:val="00131A4E"/>
    <w:rsid w:val="0013241B"/>
    <w:rsid w:val="00132FA7"/>
    <w:rsid w:val="0013315E"/>
    <w:rsid w:val="001342C0"/>
    <w:rsid w:val="001348BC"/>
    <w:rsid w:val="0013531A"/>
    <w:rsid w:val="00136C58"/>
    <w:rsid w:val="00137085"/>
    <w:rsid w:val="001370C0"/>
    <w:rsid w:val="00137A8D"/>
    <w:rsid w:val="00140074"/>
    <w:rsid w:val="001412F6"/>
    <w:rsid w:val="00142620"/>
    <w:rsid w:val="0014281E"/>
    <w:rsid w:val="0014284A"/>
    <w:rsid w:val="0015150F"/>
    <w:rsid w:val="001529F7"/>
    <w:rsid w:val="0015321E"/>
    <w:rsid w:val="00153E35"/>
    <w:rsid w:val="001559CD"/>
    <w:rsid w:val="00156E08"/>
    <w:rsid w:val="00157E32"/>
    <w:rsid w:val="00160C19"/>
    <w:rsid w:val="00161A66"/>
    <w:rsid w:val="0016242D"/>
    <w:rsid w:val="00162DD1"/>
    <w:rsid w:val="00162F0A"/>
    <w:rsid w:val="001645B0"/>
    <w:rsid w:val="0016472F"/>
    <w:rsid w:val="0016560F"/>
    <w:rsid w:val="00165ABF"/>
    <w:rsid w:val="00166DF9"/>
    <w:rsid w:val="00170B62"/>
    <w:rsid w:val="00172AF1"/>
    <w:rsid w:val="00173231"/>
    <w:rsid w:val="001732D8"/>
    <w:rsid w:val="00174924"/>
    <w:rsid w:val="00176412"/>
    <w:rsid w:val="001773C7"/>
    <w:rsid w:val="001773D3"/>
    <w:rsid w:val="00177F6E"/>
    <w:rsid w:val="00180CD3"/>
    <w:rsid w:val="00181255"/>
    <w:rsid w:val="001814AE"/>
    <w:rsid w:val="001831FD"/>
    <w:rsid w:val="00183B6F"/>
    <w:rsid w:val="001847CE"/>
    <w:rsid w:val="001865FB"/>
    <w:rsid w:val="00186BA3"/>
    <w:rsid w:val="00186EE2"/>
    <w:rsid w:val="00187329"/>
    <w:rsid w:val="0019412B"/>
    <w:rsid w:val="0019536E"/>
    <w:rsid w:val="00196139"/>
    <w:rsid w:val="00196929"/>
    <w:rsid w:val="00196AC8"/>
    <w:rsid w:val="001974F6"/>
    <w:rsid w:val="00197830"/>
    <w:rsid w:val="001A0B4E"/>
    <w:rsid w:val="001A0BB6"/>
    <w:rsid w:val="001A5122"/>
    <w:rsid w:val="001B27BB"/>
    <w:rsid w:val="001B29AB"/>
    <w:rsid w:val="001B2A3A"/>
    <w:rsid w:val="001B37C9"/>
    <w:rsid w:val="001B5373"/>
    <w:rsid w:val="001B5B8D"/>
    <w:rsid w:val="001B651A"/>
    <w:rsid w:val="001B7881"/>
    <w:rsid w:val="001C2208"/>
    <w:rsid w:val="001C23BE"/>
    <w:rsid w:val="001C42CA"/>
    <w:rsid w:val="001C6539"/>
    <w:rsid w:val="001C6BCC"/>
    <w:rsid w:val="001C6D02"/>
    <w:rsid w:val="001C719A"/>
    <w:rsid w:val="001D2EB1"/>
    <w:rsid w:val="001D3D99"/>
    <w:rsid w:val="001D4465"/>
    <w:rsid w:val="001D46F0"/>
    <w:rsid w:val="001D5A82"/>
    <w:rsid w:val="001D65EF"/>
    <w:rsid w:val="001D7683"/>
    <w:rsid w:val="001D7B27"/>
    <w:rsid w:val="001D7F7A"/>
    <w:rsid w:val="001E00E3"/>
    <w:rsid w:val="001E19AF"/>
    <w:rsid w:val="001E1A3F"/>
    <w:rsid w:val="001E3BE9"/>
    <w:rsid w:val="001E4069"/>
    <w:rsid w:val="001E47CC"/>
    <w:rsid w:val="001E593B"/>
    <w:rsid w:val="001E6539"/>
    <w:rsid w:val="001E7887"/>
    <w:rsid w:val="001F0BDC"/>
    <w:rsid w:val="001F0D89"/>
    <w:rsid w:val="001F1316"/>
    <w:rsid w:val="001F3600"/>
    <w:rsid w:val="001F3F5A"/>
    <w:rsid w:val="001F51D5"/>
    <w:rsid w:val="001F55D7"/>
    <w:rsid w:val="001F67FC"/>
    <w:rsid w:val="001F737A"/>
    <w:rsid w:val="002004D7"/>
    <w:rsid w:val="0020134B"/>
    <w:rsid w:val="00201552"/>
    <w:rsid w:val="00201EB3"/>
    <w:rsid w:val="002030F6"/>
    <w:rsid w:val="00204391"/>
    <w:rsid w:val="002055D3"/>
    <w:rsid w:val="00205608"/>
    <w:rsid w:val="00205F2D"/>
    <w:rsid w:val="002067F1"/>
    <w:rsid w:val="002114CC"/>
    <w:rsid w:val="00211629"/>
    <w:rsid w:val="00211B88"/>
    <w:rsid w:val="00212117"/>
    <w:rsid w:val="00212608"/>
    <w:rsid w:val="0021288D"/>
    <w:rsid w:val="00213BEF"/>
    <w:rsid w:val="00214A1B"/>
    <w:rsid w:val="002157DB"/>
    <w:rsid w:val="00220A40"/>
    <w:rsid w:val="00221928"/>
    <w:rsid w:val="00222446"/>
    <w:rsid w:val="00222A19"/>
    <w:rsid w:val="00222F79"/>
    <w:rsid w:val="00226C61"/>
    <w:rsid w:val="00227259"/>
    <w:rsid w:val="00227D90"/>
    <w:rsid w:val="00230510"/>
    <w:rsid w:val="00230980"/>
    <w:rsid w:val="00233590"/>
    <w:rsid w:val="002338A9"/>
    <w:rsid w:val="0023400C"/>
    <w:rsid w:val="00234AE1"/>
    <w:rsid w:val="00234CD7"/>
    <w:rsid w:val="002353D4"/>
    <w:rsid w:val="00235C78"/>
    <w:rsid w:val="00237A88"/>
    <w:rsid w:val="00237D92"/>
    <w:rsid w:val="002409B5"/>
    <w:rsid w:val="00240D52"/>
    <w:rsid w:val="002431C3"/>
    <w:rsid w:val="0024354C"/>
    <w:rsid w:val="002440D5"/>
    <w:rsid w:val="00245D50"/>
    <w:rsid w:val="00246594"/>
    <w:rsid w:val="00246998"/>
    <w:rsid w:val="00250E73"/>
    <w:rsid w:val="00250FBB"/>
    <w:rsid w:val="00251A6E"/>
    <w:rsid w:val="002525E0"/>
    <w:rsid w:val="00253A1F"/>
    <w:rsid w:val="00253D85"/>
    <w:rsid w:val="00256103"/>
    <w:rsid w:val="00256BEE"/>
    <w:rsid w:val="00261257"/>
    <w:rsid w:val="00261C55"/>
    <w:rsid w:val="00262645"/>
    <w:rsid w:val="00263331"/>
    <w:rsid w:val="002647F5"/>
    <w:rsid w:val="00264A06"/>
    <w:rsid w:val="00264EB0"/>
    <w:rsid w:val="002658DC"/>
    <w:rsid w:val="00265B9D"/>
    <w:rsid w:val="00265BBE"/>
    <w:rsid w:val="00266375"/>
    <w:rsid w:val="00266D53"/>
    <w:rsid w:val="00267979"/>
    <w:rsid w:val="0027024B"/>
    <w:rsid w:val="002704BD"/>
    <w:rsid w:val="0027061E"/>
    <w:rsid w:val="002724BC"/>
    <w:rsid w:val="002726E1"/>
    <w:rsid w:val="002743D5"/>
    <w:rsid w:val="002753BB"/>
    <w:rsid w:val="00275AE1"/>
    <w:rsid w:val="002774D1"/>
    <w:rsid w:val="00277E5B"/>
    <w:rsid w:val="00277FA6"/>
    <w:rsid w:val="00280AB8"/>
    <w:rsid w:val="00281E68"/>
    <w:rsid w:val="00282E7B"/>
    <w:rsid w:val="00283B52"/>
    <w:rsid w:val="00284C62"/>
    <w:rsid w:val="00285072"/>
    <w:rsid w:val="0028571F"/>
    <w:rsid w:val="00285796"/>
    <w:rsid w:val="00291AF2"/>
    <w:rsid w:val="00292BFA"/>
    <w:rsid w:val="00293708"/>
    <w:rsid w:val="00294BF1"/>
    <w:rsid w:val="002964C2"/>
    <w:rsid w:val="00296586"/>
    <w:rsid w:val="00297001"/>
    <w:rsid w:val="00297150"/>
    <w:rsid w:val="002A0AEE"/>
    <w:rsid w:val="002A21CB"/>
    <w:rsid w:val="002A3FA1"/>
    <w:rsid w:val="002A419D"/>
    <w:rsid w:val="002A4539"/>
    <w:rsid w:val="002A577F"/>
    <w:rsid w:val="002A6141"/>
    <w:rsid w:val="002A756C"/>
    <w:rsid w:val="002B06C4"/>
    <w:rsid w:val="002B1747"/>
    <w:rsid w:val="002B21DF"/>
    <w:rsid w:val="002B330F"/>
    <w:rsid w:val="002B45F7"/>
    <w:rsid w:val="002B69D0"/>
    <w:rsid w:val="002B710B"/>
    <w:rsid w:val="002C020E"/>
    <w:rsid w:val="002C0F55"/>
    <w:rsid w:val="002C126F"/>
    <w:rsid w:val="002C15A9"/>
    <w:rsid w:val="002C2009"/>
    <w:rsid w:val="002C20C0"/>
    <w:rsid w:val="002C2130"/>
    <w:rsid w:val="002C26B1"/>
    <w:rsid w:val="002C2806"/>
    <w:rsid w:val="002C2FA5"/>
    <w:rsid w:val="002C318D"/>
    <w:rsid w:val="002C3652"/>
    <w:rsid w:val="002C3A3B"/>
    <w:rsid w:val="002C5584"/>
    <w:rsid w:val="002C735E"/>
    <w:rsid w:val="002C74A2"/>
    <w:rsid w:val="002C74E6"/>
    <w:rsid w:val="002D143A"/>
    <w:rsid w:val="002D1F13"/>
    <w:rsid w:val="002D299D"/>
    <w:rsid w:val="002D3357"/>
    <w:rsid w:val="002D3814"/>
    <w:rsid w:val="002D3BE8"/>
    <w:rsid w:val="002D3E8D"/>
    <w:rsid w:val="002D42DB"/>
    <w:rsid w:val="002D48DA"/>
    <w:rsid w:val="002D4CAD"/>
    <w:rsid w:val="002D5AE7"/>
    <w:rsid w:val="002D7467"/>
    <w:rsid w:val="002D7FD4"/>
    <w:rsid w:val="002E0647"/>
    <w:rsid w:val="002E0924"/>
    <w:rsid w:val="002E110D"/>
    <w:rsid w:val="002E22AF"/>
    <w:rsid w:val="002E333F"/>
    <w:rsid w:val="002E3626"/>
    <w:rsid w:val="002E3B61"/>
    <w:rsid w:val="002E3FE3"/>
    <w:rsid w:val="002E6041"/>
    <w:rsid w:val="002E73D5"/>
    <w:rsid w:val="002E7EB9"/>
    <w:rsid w:val="002F0394"/>
    <w:rsid w:val="002F03F2"/>
    <w:rsid w:val="002F052B"/>
    <w:rsid w:val="002F0AA4"/>
    <w:rsid w:val="002F0B34"/>
    <w:rsid w:val="002F10CA"/>
    <w:rsid w:val="002F12D4"/>
    <w:rsid w:val="002F1921"/>
    <w:rsid w:val="002F1EDC"/>
    <w:rsid w:val="002F3011"/>
    <w:rsid w:val="002F42B5"/>
    <w:rsid w:val="002F67EC"/>
    <w:rsid w:val="002F7D7F"/>
    <w:rsid w:val="003008BD"/>
    <w:rsid w:val="0030176A"/>
    <w:rsid w:val="003019DB"/>
    <w:rsid w:val="00301EE2"/>
    <w:rsid w:val="00302342"/>
    <w:rsid w:val="00303C67"/>
    <w:rsid w:val="00303F7D"/>
    <w:rsid w:val="00306F8D"/>
    <w:rsid w:val="00307CE1"/>
    <w:rsid w:val="00310173"/>
    <w:rsid w:val="00310AD8"/>
    <w:rsid w:val="00310CB3"/>
    <w:rsid w:val="00310F69"/>
    <w:rsid w:val="003126F2"/>
    <w:rsid w:val="00315FDD"/>
    <w:rsid w:val="00320EA9"/>
    <w:rsid w:val="00320FA3"/>
    <w:rsid w:val="00323D44"/>
    <w:rsid w:val="003253F3"/>
    <w:rsid w:val="0032647F"/>
    <w:rsid w:val="00330684"/>
    <w:rsid w:val="003331A4"/>
    <w:rsid w:val="003331C3"/>
    <w:rsid w:val="00333F6F"/>
    <w:rsid w:val="00334874"/>
    <w:rsid w:val="003356EA"/>
    <w:rsid w:val="00335B43"/>
    <w:rsid w:val="00337050"/>
    <w:rsid w:val="00340140"/>
    <w:rsid w:val="00340BA8"/>
    <w:rsid w:val="0034190B"/>
    <w:rsid w:val="0034294C"/>
    <w:rsid w:val="00343DF3"/>
    <w:rsid w:val="0034469D"/>
    <w:rsid w:val="0034558A"/>
    <w:rsid w:val="0034677D"/>
    <w:rsid w:val="00346E28"/>
    <w:rsid w:val="003470D1"/>
    <w:rsid w:val="0034797F"/>
    <w:rsid w:val="003501DC"/>
    <w:rsid w:val="00350F6D"/>
    <w:rsid w:val="00351EF6"/>
    <w:rsid w:val="0035204E"/>
    <w:rsid w:val="003522AA"/>
    <w:rsid w:val="003533A0"/>
    <w:rsid w:val="00353621"/>
    <w:rsid w:val="003546B7"/>
    <w:rsid w:val="00354722"/>
    <w:rsid w:val="00356FDD"/>
    <w:rsid w:val="00357B68"/>
    <w:rsid w:val="00357C52"/>
    <w:rsid w:val="0036013E"/>
    <w:rsid w:val="00362086"/>
    <w:rsid w:val="00362B5A"/>
    <w:rsid w:val="00364DCA"/>
    <w:rsid w:val="00365510"/>
    <w:rsid w:val="003663EA"/>
    <w:rsid w:val="00366F71"/>
    <w:rsid w:val="00370141"/>
    <w:rsid w:val="00370B86"/>
    <w:rsid w:val="00370F81"/>
    <w:rsid w:val="00371056"/>
    <w:rsid w:val="00371206"/>
    <w:rsid w:val="00371545"/>
    <w:rsid w:val="0037176D"/>
    <w:rsid w:val="00371C4F"/>
    <w:rsid w:val="0037310F"/>
    <w:rsid w:val="003736E6"/>
    <w:rsid w:val="0037549A"/>
    <w:rsid w:val="003755F0"/>
    <w:rsid w:val="00375E3B"/>
    <w:rsid w:val="00380375"/>
    <w:rsid w:val="003803CF"/>
    <w:rsid w:val="00380CF5"/>
    <w:rsid w:val="003836DE"/>
    <w:rsid w:val="0038485C"/>
    <w:rsid w:val="003851C5"/>
    <w:rsid w:val="0038591A"/>
    <w:rsid w:val="00386B7E"/>
    <w:rsid w:val="0038768D"/>
    <w:rsid w:val="003903C2"/>
    <w:rsid w:val="003903E8"/>
    <w:rsid w:val="00390BD7"/>
    <w:rsid w:val="00391592"/>
    <w:rsid w:val="003919FA"/>
    <w:rsid w:val="00391F96"/>
    <w:rsid w:val="00393E03"/>
    <w:rsid w:val="00393E95"/>
    <w:rsid w:val="00394348"/>
    <w:rsid w:val="003944A2"/>
    <w:rsid w:val="003959BC"/>
    <w:rsid w:val="00395EAF"/>
    <w:rsid w:val="00395F60"/>
    <w:rsid w:val="003960E0"/>
    <w:rsid w:val="003A166B"/>
    <w:rsid w:val="003A1F90"/>
    <w:rsid w:val="003A3034"/>
    <w:rsid w:val="003A3185"/>
    <w:rsid w:val="003A4BF4"/>
    <w:rsid w:val="003A564D"/>
    <w:rsid w:val="003A5D11"/>
    <w:rsid w:val="003A5E7C"/>
    <w:rsid w:val="003A6195"/>
    <w:rsid w:val="003A6B8E"/>
    <w:rsid w:val="003A6CF6"/>
    <w:rsid w:val="003A7CCF"/>
    <w:rsid w:val="003B039F"/>
    <w:rsid w:val="003B046E"/>
    <w:rsid w:val="003B2F38"/>
    <w:rsid w:val="003B4522"/>
    <w:rsid w:val="003B4716"/>
    <w:rsid w:val="003B4C9A"/>
    <w:rsid w:val="003B5377"/>
    <w:rsid w:val="003B663C"/>
    <w:rsid w:val="003B6F88"/>
    <w:rsid w:val="003C10C1"/>
    <w:rsid w:val="003C1D71"/>
    <w:rsid w:val="003C5DF7"/>
    <w:rsid w:val="003C6B79"/>
    <w:rsid w:val="003D1957"/>
    <w:rsid w:val="003D2487"/>
    <w:rsid w:val="003D4083"/>
    <w:rsid w:val="003D4CEF"/>
    <w:rsid w:val="003D4EEB"/>
    <w:rsid w:val="003D57F1"/>
    <w:rsid w:val="003D686B"/>
    <w:rsid w:val="003D6BF7"/>
    <w:rsid w:val="003D6C11"/>
    <w:rsid w:val="003D70E8"/>
    <w:rsid w:val="003E0F94"/>
    <w:rsid w:val="003E1BE4"/>
    <w:rsid w:val="003E3800"/>
    <w:rsid w:val="003E4F38"/>
    <w:rsid w:val="003E601B"/>
    <w:rsid w:val="003E6D17"/>
    <w:rsid w:val="003E6F56"/>
    <w:rsid w:val="003E7B7C"/>
    <w:rsid w:val="003F1B25"/>
    <w:rsid w:val="003F212C"/>
    <w:rsid w:val="003F2D4C"/>
    <w:rsid w:val="003F3B75"/>
    <w:rsid w:val="003F4728"/>
    <w:rsid w:val="003F484F"/>
    <w:rsid w:val="003F4E65"/>
    <w:rsid w:val="003F54A8"/>
    <w:rsid w:val="003F5F17"/>
    <w:rsid w:val="003F6E5F"/>
    <w:rsid w:val="003F7F80"/>
    <w:rsid w:val="004021B8"/>
    <w:rsid w:val="004026E2"/>
    <w:rsid w:val="00402D62"/>
    <w:rsid w:val="0040314A"/>
    <w:rsid w:val="004031AA"/>
    <w:rsid w:val="004033D4"/>
    <w:rsid w:val="00404C3D"/>
    <w:rsid w:val="00405FEF"/>
    <w:rsid w:val="00407A09"/>
    <w:rsid w:val="00411189"/>
    <w:rsid w:val="0041193C"/>
    <w:rsid w:val="004119DA"/>
    <w:rsid w:val="004143E8"/>
    <w:rsid w:val="004147EF"/>
    <w:rsid w:val="00414BAF"/>
    <w:rsid w:val="004150B7"/>
    <w:rsid w:val="00415612"/>
    <w:rsid w:val="00417326"/>
    <w:rsid w:val="00421525"/>
    <w:rsid w:val="004226D4"/>
    <w:rsid w:val="004246C0"/>
    <w:rsid w:val="00424BC2"/>
    <w:rsid w:val="0043209F"/>
    <w:rsid w:val="00432C36"/>
    <w:rsid w:val="004335F1"/>
    <w:rsid w:val="004345C4"/>
    <w:rsid w:val="004360C5"/>
    <w:rsid w:val="00436BBB"/>
    <w:rsid w:val="00436F85"/>
    <w:rsid w:val="004370DB"/>
    <w:rsid w:val="00437900"/>
    <w:rsid w:val="004403DD"/>
    <w:rsid w:val="00440597"/>
    <w:rsid w:val="0044093B"/>
    <w:rsid w:val="004411C0"/>
    <w:rsid w:val="004454C8"/>
    <w:rsid w:val="00446E2F"/>
    <w:rsid w:val="00447199"/>
    <w:rsid w:val="00447F00"/>
    <w:rsid w:val="00447F54"/>
    <w:rsid w:val="00451203"/>
    <w:rsid w:val="00451AD2"/>
    <w:rsid w:val="00451E84"/>
    <w:rsid w:val="004522C3"/>
    <w:rsid w:val="0045259A"/>
    <w:rsid w:val="004527C8"/>
    <w:rsid w:val="004531B8"/>
    <w:rsid w:val="004537ED"/>
    <w:rsid w:val="00453F68"/>
    <w:rsid w:val="004576EC"/>
    <w:rsid w:val="00463198"/>
    <w:rsid w:val="00463B93"/>
    <w:rsid w:val="004651E1"/>
    <w:rsid w:val="004660A2"/>
    <w:rsid w:val="00470117"/>
    <w:rsid w:val="00470606"/>
    <w:rsid w:val="004712D4"/>
    <w:rsid w:val="00471B5A"/>
    <w:rsid w:val="00472418"/>
    <w:rsid w:val="00472563"/>
    <w:rsid w:val="0047342F"/>
    <w:rsid w:val="00473A51"/>
    <w:rsid w:val="00474AD7"/>
    <w:rsid w:val="00474B72"/>
    <w:rsid w:val="004759E2"/>
    <w:rsid w:val="00475BEA"/>
    <w:rsid w:val="004763E4"/>
    <w:rsid w:val="00477030"/>
    <w:rsid w:val="0047759A"/>
    <w:rsid w:val="00477C19"/>
    <w:rsid w:val="00477CFA"/>
    <w:rsid w:val="0048203E"/>
    <w:rsid w:val="00482CA4"/>
    <w:rsid w:val="00483203"/>
    <w:rsid w:val="00486B7D"/>
    <w:rsid w:val="00487330"/>
    <w:rsid w:val="00490BA6"/>
    <w:rsid w:val="0049126D"/>
    <w:rsid w:val="00492FEF"/>
    <w:rsid w:val="004946F8"/>
    <w:rsid w:val="00495EC6"/>
    <w:rsid w:val="00497D5A"/>
    <w:rsid w:val="004A0EFE"/>
    <w:rsid w:val="004A1430"/>
    <w:rsid w:val="004A1F14"/>
    <w:rsid w:val="004A22C8"/>
    <w:rsid w:val="004A2427"/>
    <w:rsid w:val="004A2F97"/>
    <w:rsid w:val="004A34BA"/>
    <w:rsid w:val="004A34D9"/>
    <w:rsid w:val="004A4CD8"/>
    <w:rsid w:val="004A6BB0"/>
    <w:rsid w:val="004A6ED6"/>
    <w:rsid w:val="004A7803"/>
    <w:rsid w:val="004B133E"/>
    <w:rsid w:val="004B29A7"/>
    <w:rsid w:val="004B29F9"/>
    <w:rsid w:val="004B3F6A"/>
    <w:rsid w:val="004B473C"/>
    <w:rsid w:val="004B6260"/>
    <w:rsid w:val="004B7019"/>
    <w:rsid w:val="004C2303"/>
    <w:rsid w:val="004C4829"/>
    <w:rsid w:val="004C4C6A"/>
    <w:rsid w:val="004C4D78"/>
    <w:rsid w:val="004C60CB"/>
    <w:rsid w:val="004C60ED"/>
    <w:rsid w:val="004C6E5D"/>
    <w:rsid w:val="004C710D"/>
    <w:rsid w:val="004D1845"/>
    <w:rsid w:val="004D1C9C"/>
    <w:rsid w:val="004D4722"/>
    <w:rsid w:val="004D5225"/>
    <w:rsid w:val="004D528A"/>
    <w:rsid w:val="004D6254"/>
    <w:rsid w:val="004D66BF"/>
    <w:rsid w:val="004D7C94"/>
    <w:rsid w:val="004E19B0"/>
    <w:rsid w:val="004E1BBB"/>
    <w:rsid w:val="004E2D38"/>
    <w:rsid w:val="004E3CD8"/>
    <w:rsid w:val="004E4E3E"/>
    <w:rsid w:val="004E4E6E"/>
    <w:rsid w:val="004E5D6B"/>
    <w:rsid w:val="004E78AB"/>
    <w:rsid w:val="004F0A17"/>
    <w:rsid w:val="004F0AF9"/>
    <w:rsid w:val="004F0C4A"/>
    <w:rsid w:val="004F142E"/>
    <w:rsid w:val="004F21DF"/>
    <w:rsid w:val="004F2A9F"/>
    <w:rsid w:val="004F4804"/>
    <w:rsid w:val="004F48E7"/>
    <w:rsid w:val="004F4DA3"/>
    <w:rsid w:val="004F5AB6"/>
    <w:rsid w:val="00500A3F"/>
    <w:rsid w:val="00501679"/>
    <w:rsid w:val="0050239F"/>
    <w:rsid w:val="00502660"/>
    <w:rsid w:val="0050316A"/>
    <w:rsid w:val="00503BA4"/>
    <w:rsid w:val="00504EA1"/>
    <w:rsid w:val="00505047"/>
    <w:rsid w:val="0050697A"/>
    <w:rsid w:val="00506EFB"/>
    <w:rsid w:val="00510212"/>
    <w:rsid w:val="00510FFE"/>
    <w:rsid w:val="00512BA7"/>
    <w:rsid w:val="00512C1A"/>
    <w:rsid w:val="005144B1"/>
    <w:rsid w:val="00514787"/>
    <w:rsid w:val="00515224"/>
    <w:rsid w:val="005153CB"/>
    <w:rsid w:val="005163A1"/>
    <w:rsid w:val="00517AB1"/>
    <w:rsid w:val="00520411"/>
    <w:rsid w:val="00520AA3"/>
    <w:rsid w:val="00521EB0"/>
    <w:rsid w:val="0052321C"/>
    <w:rsid w:val="0052452E"/>
    <w:rsid w:val="00527116"/>
    <w:rsid w:val="00533FE1"/>
    <w:rsid w:val="00534BCB"/>
    <w:rsid w:val="0053551B"/>
    <w:rsid w:val="00535B76"/>
    <w:rsid w:val="00535E52"/>
    <w:rsid w:val="0053630E"/>
    <w:rsid w:val="00537373"/>
    <w:rsid w:val="00537454"/>
    <w:rsid w:val="00537732"/>
    <w:rsid w:val="00541890"/>
    <w:rsid w:val="00541D65"/>
    <w:rsid w:val="00542E5F"/>
    <w:rsid w:val="00543CDF"/>
    <w:rsid w:val="00543E52"/>
    <w:rsid w:val="005453F1"/>
    <w:rsid w:val="00545AC4"/>
    <w:rsid w:val="005460EA"/>
    <w:rsid w:val="005465F9"/>
    <w:rsid w:val="00547803"/>
    <w:rsid w:val="00551282"/>
    <w:rsid w:val="00551A85"/>
    <w:rsid w:val="00551FB7"/>
    <w:rsid w:val="005542CA"/>
    <w:rsid w:val="005542F3"/>
    <w:rsid w:val="005547D1"/>
    <w:rsid w:val="00554AE1"/>
    <w:rsid w:val="00554BFC"/>
    <w:rsid w:val="00556AEE"/>
    <w:rsid w:val="0056015E"/>
    <w:rsid w:val="005626FE"/>
    <w:rsid w:val="00563E82"/>
    <w:rsid w:val="005665B8"/>
    <w:rsid w:val="00566AD6"/>
    <w:rsid w:val="00566AF6"/>
    <w:rsid w:val="00567B07"/>
    <w:rsid w:val="005709F4"/>
    <w:rsid w:val="00572036"/>
    <w:rsid w:val="0057243E"/>
    <w:rsid w:val="00572906"/>
    <w:rsid w:val="0057326D"/>
    <w:rsid w:val="0057469A"/>
    <w:rsid w:val="00582A07"/>
    <w:rsid w:val="00582CE9"/>
    <w:rsid w:val="005838E6"/>
    <w:rsid w:val="0058410B"/>
    <w:rsid w:val="005842AB"/>
    <w:rsid w:val="00584DB7"/>
    <w:rsid w:val="00585530"/>
    <w:rsid w:val="00585C32"/>
    <w:rsid w:val="00586499"/>
    <w:rsid w:val="0058653E"/>
    <w:rsid w:val="00586599"/>
    <w:rsid w:val="00587A95"/>
    <w:rsid w:val="0059050A"/>
    <w:rsid w:val="005925BA"/>
    <w:rsid w:val="00592D3A"/>
    <w:rsid w:val="0059385C"/>
    <w:rsid w:val="0059438C"/>
    <w:rsid w:val="00596BC0"/>
    <w:rsid w:val="00597F09"/>
    <w:rsid w:val="005A1402"/>
    <w:rsid w:val="005A2398"/>
    <w:rsid w:val="005A354D"/>
    <w:rsid w:val="005A4393"/>
    <w:rsid w:val="005A47AA"/>
    <w:rsid w:val="005A4B96"/>
    <w:rsid w:val="005A4F81"/>
    <w:rsid w:val="005A6059"/>
    <w:rsid w:val="005A6665"/>
    <w:rsid w:val="005A6994"/>
    <w:rsid w:val="005B1FD7"/>
    <w:rsid w:val="005B23B8"/>
    <w:rsid w:val="005B24A8"/>
    <w:rsid w:val="005B33C4"/>
    <w:rsid w:val="005B387A"/>
    <w:rsid w:val="005B3A73"/>
    <w:rsid w:val="005B3F04"/>
    <w:rsid w:val="005B520F"/>
    <w:rsid w:val="005B6411"/>
    <w:rsid w:val="005B689A"/>
    <w:rsid w:val="005B70A7"/>
    <w:rsid w:val="005C0BB2"/>
    <w:rsid w:val="005C1CA4"/>
    <w:rsid w:val="005C2281"/>
    <w:rsid w:val="005C305A"/>
    <w:rsid w:val="005C3139"/>
    <w:rsid w:val="005C3512"/>
    <w:rsid w:val="005C44B5"/>
    <w:rsid w:val="005C4F5D"/>
    <w:rsid w:val="005C63A7"/>
    <w:rsid w:val="005C6517"/>
    <w:rsid w:val="005C6812"/>
    <w:rsid w:val="005C7DF5"/>
    <w:rsid w:val="005D0633"/>
    <w:rsid w:val="005D118B"/>
    <w:rsid w:val="005D2533"/>
    <w:rsid w:val="005D2861"/>
    <w:rsid w:val="005D2A67"/>
    <w:rsid w:val="005D390E"/>
    <w:rsid w:val="005D43B4"/>
    <w:rsid w:val="005D4B7E"/>
    <w:rsid w:val="005D5B69"/>
    <w:rsid w:val="005D5B9C"/>
    <w:rsid w:val="005D6C6B"/>
    <w:rsid w:val="005D78EA"/>
    <w:rsid w:val="005E33AD"/>
    <w:rsid w:val="005E4AA3"/>
    <w:rsid w:val="005E5AEE"/>
    <w:rsid w:val="005E62AE"/>
    <w:rsid w:val="005E7726"/>
    <w:rsid w:val="005E7EDB"/>
    <w:rsid w:val="005F00EF"/>
    <w:rsid w:val="005F013D"/>
    <w:rsid w:val="005F1A1F"/>
    <w:rsid w:val="005F4066"/>
    <w:rsid w:val="005F4152"/>
    <w:rsid w:val="005F665E"/>
    <w:rsid w:val="005F7AC3"/>
    <w:rsid w:val="00601248"/>
    <w:rsid w:val="0060165C"/>
    <w:rsid w:val="00601A67"/>
    <w:rsid w:val="00601DDC"/>
    <w:rsid w:val="006023FF"/>
    <w:rsid w:val="006029A0"/>
    <w:rsid w:val="00602F00"/>
    <w:rsid w:val="006034B1"/>
    <w:rsid w:val="00603B45"/>
    <w:rsid w:val="0060640E"/>
    <w:rsid w:val="00606AD8"/>
    <w:rsid w:val="0060725D"/>
    <w:rsid w:val="00607EBF"/>
    <w:rsid w:val="0061043F"/>
    <w:rsid w:val="00611E4D"/>
    <w:rsid w:val="00612DAF"/>
    <w:rsid w:val="00613DFA"/>
    <w:rsid w:val="00614335"/>
    <w:rsid w:val="006152DE"/>
    <w:rsid w:val="006160BA"/>
    <w:rsid w:val="006179C4"/>
    <w:rsid w:val="00621CB2"/>
    <w:rsid w:val="00621CC2"/>
    <w:rsid w:val="0062259D"/>
    <w:rsid w:val="00622E4F"/>
    <w:rsid w:val="00623B84"/>
    <w:rsid w:val="00623CE5"/>
    <w:rsid w:val="0062468B"/>
    <w:rsid w:val="00624E70"/>
    <w:rsid w:val="00626298"/>
    <w:rsid w:val="006269A1"/>
    <w:rsid w:val="00627AA4"/>
    <w:rsid w:val="0063091C"/>
    <w:rsid w:val="006310CC"/>
    <w:rsid w:val="00633484"/>
    <w:rsid w:val="006334D2"/>
    <w:rsid w:val="00633744"/>
    <w:rsid w:val="0063500A"/>
    <w:rsid w:val="00635913"/>
    <w:rsid w:val="0064106F"/>
    <w:rsid w:val="00642285"/>
    <w:rsid w:val="006426C0"/>
    <w:rsid w:val="00642A03"/>
    <w:rsid w:val="00642E5D"/>
    <w:rsid w:val="006430B8"/>
    <w:rsid w:val="006454D6"/>
    <w:rsid w:val="006456A0"/>
    <w:rsid w:val="0064678E"/>
    <w:rsid w:val="0064743C"/>
    <w:rsid w:val="0065010A"/>
    <w:rsid w:val="00651928"/>
    <w:rsid w:val="0065322E"/>
    <w:rsid w:val="00653B05"/>
    <w:rsid w:val="006547B8"/>
    <w:rsid w:val="00655638"/>
    <w:rsid w:val="00655CB9"/>
    <w:rsid w:val="00656E9C"/>
    <w:rsid w:val="006579F6"/>
    <w:rsid w:val="00661280"/>
    <w:rsid w:val="00661BF4"/>
    <w:rsid w:val="00661C05"/>
    <w:rsid w:val="006620F6"/>
    <w:rsid w:val="00662D09"/>
    <w:rsid w:val="006634DA"/>
    <w:rsid w:val="006701E1"/>
    <w:rsid w:val="00670AB0"/>
    <w:rsid w:val="00670C4F"/>
    <w:rsid w:val="00670CE4"/>
    <w:rsid w:val="00671B92"/>
    <w:rsid w:val="0067274A"/>
    <w:rsid w:val="0067304E"/>
    <w:rsid w:val="00674F2C"/>
    <w:rsid w:val="00675DE0"/>
    <w:rsid w:val="0067607A"/>
    <w:rsid w:val="00677015"/>
    <w:rsid w:val="00677538"/>
    <w:rsid w:val="006776BC"/>
    <w:rsid w:val="00681BDE"/>
    <w:rsid w:val="00684BD5"/>
    <w:rsid w:val="006856B7"/>
    <w:rsid w:val="00686936"/>
    <w:rsid w:val="00686AC0"/>
    <w:rsid w:val="00690F00"/>
    <w:rsid w:val="00691F2C"/>
    <w:rsid w:val="00692BA3"/>
    <w:rsid w:val="0069388E"/>
    <w:rsid w:val="00693FBE"/>
    <w:rsid w:val="00694704"/>
    <w:rsid w:val="00694C84"/>
    <w:rsid w:val="00695C3E"/>
    <w:rsid w:val="006961D4"/>
    <w:rsid w:val="00696995"/>
    <w:rsid w:val="006A0200"/>
    <w:rsid w:val="006A0C34"/>
    <w:rsid w:val="006A28CF"/>
    <w:rsid w:val="006A37CC"/>
    <w:rsid w:val="006A4275"/>
    <w:rsid w:val="006A55BC"/>
    <w:rsid w:val="006A5BDD"/>
    <w:rsid w:val="006A798E"/>
    <w:rsid w:val="006A7AC2"/>
    <w:rsid w:val="006B064B"/>
    <w:rsid w:val="006B078F"/>
    <w:rsid w:val="006B222B"/>
    <w:rsid w:val="006B40CA"/>
    <w:rsid w:val="006B4B12"/>
    <w:rsid w:val="006B5429"/>
    <w:rsid w:val="006B64DC"/>
    <w:rsid w:val="006B73B5"/>
    <w:rsid w:val="006C04F1"/>
    <w:rsid w:val="006C228A"/>
    <w:rsid w:val="006C2C9B"/>
    <w:rsid w:val="006C4AD6"/>
    <w:rsid w:val="006C4CB4"/>
    <w:rsid w:val="006C513C"/>
    <w:rsid w:val="006C5963"/>
    <w:rsid w:val="006C7494"/>
    <w:rsid w:val="006D0345"/>
    <w:rsid w:val="006D113C"/>
    <w:rsid w:val="006D12F6"/>
    <w:rsid w:val="006D2036"/>
    <w:rsid w:val="006D55E9"/>
    <w:rsid w:val="006D596C"/>
    <w:rsid w:val="006D769E"/>
    <w:rsid w:val="006D7D24"/>
    <w:rsid w:val="006E08A7"/>
    <w:rsid w:val="006E100D"/>
    <w:rsid w:val="006E2000"/>
    <w:rsid w:val="006E258E"/>
    <w:rsid w:val="006E27B2"/>
    <w:rsid w:val="006E2FC1"/>
    <w:rsid w:val="006E30B1"/>
    <w:rsid w:val="006E5965"/>
    <w:rsid w:val="006E6D98"/>
    <w:rsid w:val="006E7226"/>
    <w:rsid w:val="006E73A5"/>
    <w:rsid w:val="006E7A23"/>
    <w:rsid w:val="006F146B"/>
    <w:rsid w:val="006F1FD0"/>
    <w:rsid w:val="006F2A88"/>
    <w:rsid w:val="006F2F4F"/>
    <w:rsid w:val="006F33BE"/>
    <w:rsid w:val="006F496B"/>
    <w:rsid w:val="006F4C24"/>
    <w:rsid w:val="006F4E83"/>
    <w:rsid w:val="006F5838"/>
    <w:rsid w:val="006F79CA"/>
    <w:rsid w:val="006F7E08"/>
    <w:rsid w:val="00700187"/>
    <w:rsid w:val="00701F3E"/>
    <w:rsid w:val="007023CB"/>
    <w:rsid w:val="00702C9C"/>
    <w:rsid w:val="00705083"/>
    <w:rsid w:val="00705F12"/>
    <w:rsid w:val="00706FB5"/>
    <w:rsid w:val="00707ED8"/>
    <w:rsid w:val="00710355"/>
    <w:rsid w:val="007123BC"/>
    <w:rsid w:val="00712A82"/>
    <w:rsid w:val="00713107"/>
    <w:rsid w:val="00713190"/>
    <w:rsid w:val="00714462"/>
    <w:rsid w:val="007160E9"/>
    <w:rsid w:val="007164EE"/>
    <w:rsid w:val="00716A39"/>
    <w:rsid w:val="007172C7"/>
    <w:rsid w:val="00720833"/>
    <w:rsid w:val="00720B9D"/>
    <w:rsid w:val="00720ED1"/>
    <w:rsid w:val="007219C8"/>
    <w:rsid w:val="00721D27"/>
    <w:rsid w:val="00724048"/>
    <w:rsid w:val="0072567B"/>
    <w:rsid w:val="00726E70"/>
    <w:rsid w:val="00727BAD"/>
    <w:rsid w:val="00727F49"/>
    <w:rsid w:val="00730650"/>
    <w:rsid w:val="007316D9"/>
    <w:rsid w:val="0073187A"/>
    <w:rsid w:val="00731A1D"/>
    <w:rsid w:val="007343BE"/>
    <w:rsid w:val="007343C5"/>
    <w:rsid w:val="00735A4D"/>
    <w:rsid w:val="00735FA3"/>
    <w:rsid w:val="00736564"/>
    <w:rsid w:val="00736BBC"/>
    <w:rsid w:val="0073737A"/>
    <w:rsid w:val="0073795C"/>
    <w:rsid w:val="00737C55"/>
    <w:rsid w:val="00737FF1"/>
    <w:rsid w:val="007402C8"/>
    <w:rsid w:val="00741616"/>
    <w:rsid w:val="00741F40"/>
    <w:rsid w:val="00743634"/>
    <w:rsid w:val="007460F8"/>
    <w:rsid w:val="00746BE8"/>
    <w:rsid w:val="0075035D"/>
    <w:rsid w:val="00750447"/>
    <w:rsid w:val="007519B4"/>
    <w:rsid w:val="00752D83"/>
    <w:rsid w:val="00753B7D"/>
    <w:rsid w:val="00753F73"/>
    <w:rsid w:val="00754843"/>
    <w:rsid w:val="00760251"/>
    <w:rsid w:val="007616B0"/>
    <w:rsid w:val="007617E0"/>
    <w:rsid w:val="00762116"/>
    <w:rsid w:val="007628B3"/>
    <w:rsid w:val="007642C1"/>
    <w:rsid w:val="00764ACD"/>
    <w:rsid w:val="007706E4"/>
    <w:rsid w:val="00771EB1"/>
    <w:rsid w:val="00772C43"/>
    <w:rsid w:val="007738B9"/>
    <w:rsid w:val="00776FA1"/>
    <w:rsid w:val="00780526"/>
    <w:rsid w:val="00780AA8"/>
    <w:rsid w:val="00781955"/>
    <w:rsid w:val="00781AC9"/>
    <w:rsid w:val="00781E29"/>
    <w:rsid w:val="00782011"/>
    <w:rsid w:val="00782388"/>
    <w:rsid w:val="0078250C"/>
    <w:rsid w:val="007844EB"/>
    <w:rsid w:val="00784801"/>
    <w:rsid w:val="00784DC3"/>
    <w:rsid w:val="0078562A"/>
    <w:rsid w:val="007877BB"/>
    <w:rsid w:val="00787E0F"/>
    <w:rsid w:val="00790609"/>
    <w:rsid w:val="0079126D"/>
    <w:rsid w:val="007953C4"/>
    <w:rsid w:val="00796042"/>
    <w:rsid w:val="0079636D"/>
    <w:rsid w:val="00797E2B"/>
    <w:rsid w:val="007A0647"/>
    <w:rsid w:val="007A1B94"/>
    <w:rsid w:val="007A20CD"/>
    <w:rsid w:val="007A2460"/>
    <w:rsid w:val="007A26FB"/>
    <w:rsid w:val="007A42BB"/>
    <w:rsid w:val="007A5091"/>
    <w:rsid w:val="007A572C"/>
    <w:rsid w:val="007A66E0"/>
    <w:rsid w:val="007A6B1B"/>
    <w:rsid w:val="007A79E7"/>
    <w:rsid w:val="007B014C"/>
    <w:rsid w:val="007B04FD"/>
    <w:rsid w:val="007B0FF0"/>
    <w:rsid w:val="007B15A7"/>
    <w:rsid w:val="007B379C"/>
    <w:rsid w:val="007B3F77"/>
    <w:rsid w:val="007B4C9E"/>
    <w:rsid w:val="007B50D8"/>
    <w:rsid w:val="007B7287"/>
    <w:rsid w:val="007C0C14"/>
    <w:rsid w:val="007C1292"/>
    <w:rsid w:val="007C25E7"/>
    <w:rsid w:val="007C3B7C"/>
    <w:rsid w:val="007C3DED"/>
    <w:rsid w:val="007C4C7D"/>
    <w:rsid w:val="007C620E"/>
    <w:rsid w:val="007C659E"/>
    <w:rsid w:val="007C784E"/>
    <w:rsid w:val="007D0675"/>
    <w:rsid w:val="007D08A9"/>
    <w:rsid w:val="007D1209"/>
    <w:rsid w:val="007D2613"/>
    <w:rsid w:val="007D475C"/>
    <w:rsid w:val="007D5DDA"/>
    <w:rsid w:val="007D5F1D"/>
    <w:rsid w:val="007D6C7E"/>
    <w:rsid w:val="007D7DF9"/>
    <w:rsid w:val="007D7FDE"/>
    <w:rsid w:val="007E090C"/>
    <w:rsid w:val="007E1B3A"/>
    <w:rsid w:val="007E1F68"/>
    <w:rsid w:val="007E304C"/>
    <w:rsid w:val="007E365A"/>
    <w:rsid w:val="007E4D8B"/>
    <w:rsid w:val="007E5C66"/>
    <w:rsid w:val="007E688E"/>
    <w:rsid w:val="007E79BB"/>
    <w:rsid w:val="007F1989"/>
    <w:rsid w:val="007F2023"/>
    <w:rsid w:val="007F225A"/>
    <w:rsid w:val="007F2461"/>
    <w:rsid w:val="007F2857"/>
    <w:rsid w:val="007F2E9C"/>
    <w:rsid w:val="007F307C"/>
    <w:rsid w:val="007F35DD"/>
    <w:rsid w:val="007F37D5"/>
    <w:rsid w:val="007F39B2"/>
    <w:rsid w:val="007F3C2B"/>
    <w:rsid w:val="007F46CE"/>
    <w:rsid w:val="007F55E1"/>
    <w:rsid w:val="007F59A2"/>
    <w:rsid w:val="007F6D3E"/>
    <w:rsid w:val="007F6FB5"/>
    <w:rsid w:val="007F735A"/>
    <w:rsid w:val="007F7D40"/>
    <w:rsid w:val="008016B8"/>
    <w:rsid w:val="008028C7"/>
    <w:rsid w:val="0080411B"/>
    <w:rsid w:val="00805923"/>
    <w:rsid w:val="00805C25"/>
    <w:rsid w:val="0080753B"/>
    <w:rsid w:val="00807EF2"/>
    <w:rsid w:val="0081020E"/>
    <w:rsid w:val="00810B92"/>
    <w:rsid w:val="00811520"/>
    <w:rsid w:val="00812955"/>
    <w:rsid w:val="00812E4A"/>
    <w:rsid w:val="00812F09"/>
    <w:rsid w:val="0081320C"/>
    <w:rsid w:val="00813CE7"/>
    <w:rsid w:val="008151A4"/>
    <w:rsid w:val="00817786"/>
    <w:rsid w:val="008206FE"/>
    <w:rsid w:val="00821628"/>
    <w:rsid w:val="00822BC4"/>
    <w:rsid w:val="00823B57"/>
    <w:rsid w:val="00824AAC"/>
    <w:rsid w:val="00824C84"/>
    <w:rsid w:val="00824D19"/>
    <w:rsid w:val="00825A6E"/>
    <w:rsid w:val="00825DF4"/>
    <w:rsid w:val="008263C1"/>
    <w:rsid w:val="0083122E"/>
    <w:rsid w:val="00831409"/>
    <w:rsid w:val="0083179D"/>
    <w:rsid w:val="00831979"/>
    <w:rsid w:val="00831EFA"/>
    <w:rsid w:val="00834DFD"/>
    <w:rsid w:val="0083508F"/>
    <w:rsid w:val="0083534E"/>
    <w:rsid w:val="00836E90"/>
    <w:rsid w:val="008371FC"/>
    <w:rsid w:val="0084134D"/>
    <w:rsid w:val="008415CE"/>
    <w:rsid w:val="00842234"/>
    <w:rsid w:val="008422AE"/>
    <w:rsid w:val="008426F4"/>
    <w:rsid w:val="00843169"/>
    <w:rsid w:val="00843170"/>
    <w:rsid w:val="008435B3"/>
    <w:rsid w:val="00843ECF"/>
    <w:rsid w:val="00846A15"/>
    <w:rsid w:val="00847B49"/>
    <w:rsid w:val="00847D06"/>
    <w:rsid w:val="008525AA"/>
    <w:rsid w:val="00852695"/>
    <w:rsid w:val="008537E7"/>
    <w:rsid w:val="008539D1"/>
    <w:rsid w:val="008548B7"/>
    <w:rsid w:val="00854DFE"/>
    <w:rsid w:val="008575FF"/>
    <w:rsid w:val="008576C2"/>
    <w:rsid w:val="008600CB"/>
    <w:rsid w:val="008605F8"/>
    <w:rsid w:val="00860737"/>
    <w:rsid w:val="00863983"/>
    <w:rsid w:val="0086649D"/>
    <w:rsid w:val="008669EE"/>
    <w:rsid w:val="00866BD9"/>
    <w:rsid w:val="00867284"/>
    <w:rsid w:val="008704D5"/>
    <w:rsid w:val="008714E3"/>
    <w:rsid w:val="00871EFE"/>
    <w:rsid w:val="00872814"/>
    <w:rsid w:val="0087429F"/>
    <w:rsid w:val="0087539F"/>
    <w:rsid w:val="00875F48"/>
    <w:rsid w:val="0087690D"/>
    <w:rsid w:val="00876ACD"/>
    <w:rsid w:val="0087735E"/>
    <w:rsid w:val="008803C0"/>
    <w:rsid w:val="008803ED"/>
    <w:rsid w:val="00881A13"/>
    <w:rsid w:val="00882333"/>
    <w:rsid w:val="00883CCA"/>
    <w:rsid w:val="0088464F"/>
    <w:rsid w:val="008851B9"/>
    <w:rsid w:val="00886557"/>
    <w:rsid w:val="008905C2"/>
    <w:rsid w:val="00891686"/>
    <w:rsid w:val="00891696"/>
    <w:rsid w:val="00891FCE"/>
    <w:rsid w:val="00892456"/>
    <w:rsid w:val="00893C7F"/>
    <w:rsid w:val="00893E07"/>
    <w:rsid w:val="00893E41"/>
    <w:rsid w:val="00894678"/>
    <w:rsid w:val="008951F2"/>
    <w:rsid w:val="0089666E"/>
    <w:rsid w:val="00896682"/>
    <w:rsid w:val="0089712F"/>
    <w:rsid w:val="008A0E9C"/>
    <w:rsid w:val="008A1626"/>
    <w:rsid w:val="008A1AEB"/>
    <w:rsid w:val="008A1F45"/>
    <w:rsid w:val="008A2B0A"/>
    <w:rsid w:val="008A2CAB"/>
    <w:rsid w:val="008A447D"/>
    <w:rsid w:val="008A567D"/>
    <w:rsid w:val="008A5903"/>
    <w:rsid w:val="008A6B33"/>
    <w:rsid w:val="008A6FE1"/>
    <w:rsid w:val="008A7413"/>
    <w:rsid w:val="008B0892"/>
    <w:rsid w:val="008B098A"/>
    <w:rsid w:val="008B1B2A"/>
    <w:rsid w:val="008B4485"/>
    <w:rsid w:val="008B692B"/>
    <w:rsid w:val="008B74E3"/>
    <w:rsid w:val="008C0D6B"/>
    <w:rsid w:val="008C1A07"/>
    <w:rsid w:val="008C1E14"/>
    <w:rsid w:val="008C2563"/>
    <w:rsid w:val="008C30F3"/>
    <w:rsid w:val="008C64A1"/>
    <w:rsid w:val="008C65DD"/>
    <w:rsid w:val="008C70B0"/>
    <w:rsid w:val="008C73D0"/>
    <w:rsid w:val="008C7BA1"/>
    <w:rsid w:val="008D0F36"/>
    <w:rsid w:val="008D13C2"/>
    <w:rsid w:val="008D1B20"/>
    <w:rsid w:val="008D1DB6"/>
    <w:rsid w:val="008D2860"/>
    <w:rsid w:val="008D308F"/>
    <w:rsid w:val="008D3AA2"/>
    <w:rsid w:val="008D4013"/>
    <w:rsid w:val="008D42A5"/>
    <w:rsid w:val="008D5B58"/>
    <w:rsid w:val="008D5D79"/>
    <w:rsid w:val="008D6CEC"/>
    <w:rsid w:val="008D6ED6"/>
    <w:rsid w:val="008D6F0A"/>
    <w:rsid w:val="008D6FD3"/>
    <w:rsid w:val="008D748E"/>
    <w:rsid w:val="008D75A3"/>
    <w:rsid w:val="008D7616"/>
    <w:rsid w:val="008D76F3"/>
    <w:rsid w:val="008D79A2"/>
    <w:rsid w:val="008E1737"/>
    <w:rsid w:val="008E252B"/>
    <w:rsid w:val="008E2E30"/>
    <w:rsid w:val="008E3503"/>
    <w:rsid w:val="008E5612"/>
    <w:rsid w:val="008E747C"/>
    <w:rsid w:val="008F03F5"/>
    <w:rsid w:val="008F169A"/>
    <w:rsid w:val="008F18ED"/>
    <w:rsid w:val="008F1FB0"/>
    <w:rsid w:val="008F2DF2"/>
    <w:rsid w:val="008F3F92"/>
    <w:rsid w:val="008F40B3"/>
    <w:rsid w:val="008F4166"/>
    <w:rsid w:val="008F641B"/>
    <w:rsid w:val="008F6BB5"/>
    <w:rsid w:val="008F718C"/>
    <w:rsid w:val="008F7613"/>
    <w:rsid w:val="008F7720"/>
    <w:rsid w:val="009001E3"/>
    <w:rsid w:val="00900D58"/>
    <w:rsid w:val="009029D1"/>
    <w:rsid w:val="00904AEA"/>
    <w:rsid w:val="0090541F"/>
    <w:rsid w:val="00906D22"/>
    <w:rsid w:val="00910299"/>
    <w:rsid w:val="009104CB"/>
    <w:rsid w:val="00910E6D"/>
    <w:rsid w:val="009116CC"/>
    <w:rsid w:val="00915942"/>
    <w:rsid w:val="009172C0"/>
    <w:rsid w:val="00920A02"/>
    <w:rsid w:val="00920DA5"/>
    <w:rsid w:val="009224BC"/>
    <w:rsid w:val="009229D2"/>
    <w:rsid w:val="00923126"/>
    <w:rsid w:val="00923F28"/>
    <w:rsid w:val="00924003"/>
    <w:rsid w:val="0092439B"/>
    <w:rsid w:val="00925440"/>
    <w:rsid w:val="009265B8"/>
    <w:rsid w:val="0092778C"/>
    <w:rsid w:val="00931573"/>
    <w:rsid w:val="00931889"/>
    <w:rsid w:val="00931D7F"/>
    <w:rsid w:val="00935157"/>
    <w:rsid w:val="009354BF"/>
    <w:rsid w:val="00935550"/>
    <w:rsid w:val="00935778"/>
    <w:rsid w:val="00936128"/>
    <w:rsid w:val="00937CAC"/>
    <w:rsid w:val="00940A12"/>
    <w:rsid w:val="0094176F"/>
    <w:rsid w:val="00941DE1"/>
    <w:rsid w:val="00941DFD"/>
    <w:rsid w:val="00942168"/>
    <w:rsid w:val="0094519C"/>
    <w:rsid w:val="00945391"/>
    <w:rsid w:val="0094697B"/>
    <w:rsid w:val="009470A3"/>
    <w:rsid w:val="00947941"/>
    <w:rsid w:val="0095191C"/>
    <w:rsid w:val="009519E4"/>
    <w:rsid w:val="00954939"/>
    <w:rsid w:val="00954E10"/>
    <w:rsid w:val="00956EC0"/>
    <w:rsid w:val="00956F71"/>
    <w:rsid w:val="00957A26"/>
    <w:rsid w:val="00957B11"/>
    <w:rsid w:val="00961360"/>
    <w:rsid w:val="00961592"/>
    <w:rsid w:val="00963183"/>
    <w:rsid w:val="0096343E"/>
    <w:rsid w:val="00963F10"/>
    <w:rsid w:val="0096474E"/>
    <w:rsid w:val="009650E4"/>
    <w:rsid w:val="009658BA"/>
    <w:rsid w:val="00967293"/>
    <w:rsid w:val="0097002C"/>
    <w:rsid w:val="00970459"/>
    <w:rsid w:val="00970609"/>
    <w:rsid w:val="00971AA2"/>
    <w:rsid w:val="00971B0E"/>
    <w:rsid w:val="00971E24"/>
    <w:rsid w:val="00972798"/>
    <w:rsid w:val="00972950"/>
    <w:rsid w:val="009745CB"/>
    <w:rsid w:val="00974B09"/>
    <w:rsid w:val="00974D7B"/>
    <w:rsid w:val="0098056B"/>
    <w:rsid w:val="00980A71"/>
    <w:rsid w:val="00980C56"/>
    <w:rsid w:val="00980E44"/>
    <w:rsid w:val="00981860"/>
    <w:rsid w:val="00981CA1"/>
    <w:rsid w:val="0098502B"/>
    <w:rsid w:val="0098518B"/>
    <w:rsid w:val="00985CF0"/>
    <w:rsid w:val="00986D78"/>
    <w:rsid w:val="009871A5"/>
    <w:rsid w:val="009874E9"/>
    <w:rsid w:val="00990C0E"/>
    <w:rsid w:val="009911ED"/>
    <w:rsid w:val="009916BB"/>
    <w:rsid w:val="00991E8B"/>
    <w:rsid w:val="00992109"/>
    <w:rsid w:val="00993E37"/>
    <w:rsid w:val="009944CE"/>
    <w:rsid w:val="00995499"/>
    <w:rsid w:val="009955D9"/>
    <w:rsid w:val="0099698D"/>
    <w:rsid w:val="00997E7F"/>
    <w:rsid w:val="009A0D8D"/>
    <w:rsid w:val="009A13A8"/>
    <w:rsid w:val="009A16B1"/>
    <w:rsid w:val="009A184B"/>
    <w:rsid w:val="009A1A0A"/>
    <w:rsid w:val="009A1D47"/>
    <w:rsid w:val="009A4AD7"/>
    <w:rsid w:val="009A4CAC"/>
    <w:rsid w:val="009A5875"/>
    <w:rsid w:val="009A5BDA"/>
    <w:rsid w:val="009B0EF7"/>
    <w:rsid w:val="009B22DC"/>
    <w:rsid w:val="009B2446"/>
    <w:rsid w:val="009B2CD8"/>
    <w:rsid w:val="009B49AA"/>
    <w:rsid w:val="009B4B16"/>
    <w:rsid w:val="009B6A73"/>
    <w:rsid w:val="009B6DF4"/>
    <w:rsid w:val="009B6ED3"/>
    <w:rsid w:val="009C012E"/>
    <w:rsid w:val="009C094E"/>
    <w:rsid w:val="009C1AF4"/>
    <w:rsid w:val="009C1DB1"/>
    <w:rsid w:val="009C2716"/>
    <w:rsid w:val="009C40EC"/>
    <w:rsid w:val="009C5C1E"/>
    <w:rsid w:val="009C60D2"/>
    <w:rsid w:val="009C61A2"/>
    <w:rsid w:val="009C76BF"/>
    <w:rsid w:val="009C7BE9"/>
    <w:rsid w:val="009C7CD3"/>
    <w:rsid w:val="009C7EB0"/>
    <w:rsid w:val="009D0070"/>
    <w:rsid w:val="009D0139"/>
    <w:rsid w:val="009D193C"/>
    <w:rsid w:val="009D3F1F"/>
    <w:rsid w:val="009D4D55"/>
    <w:rsid w:val="009D56EE"/>
    <w:rsid w:val="009D5A1B"/>
    <w:rsid w:val="009D77F7"/>
    <w:rsid w:val="009D7896"/>
    <w:rsid w:val="009E0A88"/>
    <w:rsid w:val="009E0DEB"/>
    <w:rsid w:val="009E217F"/>
    <w:rsid w:val="009E259D"/>
    <w:rsid w:val="009E2BCF"/>
    <w:rsid w:val="009E4105"/>
    <w:rsid w:val="009E4F15"/>
    <w:rsid w:val="009E5B71"/>
    <w:rsid w:val="009E6182"/>
    <w:rsid w:val="009E6E57"/>
    <w:rsid w:val="009E7192"/>
    <w:rsid w:val="009F0CA0"/>
    <w:rsid w:val="009F16E0"/>
    <w:rsid w:val="009F215A"/>
    <w:rsid w:val="009F32F5"/>
    <w:rsid w:val="009F3C32"/>
    <w:rsid w:val="009F3D90"/>
    <w:rsid w:val="009F4CC5"/>
    <w:rsid w:val="009F4E6C"/>
    <w:rsid w:val="009F5284"/>
    <w:rsid w:val="009F5B58"/>
    <w:rsid w:val="009F6CC9"/>
    <w:rsid w:val="009F6DF2"/>
    <w:rsid w:val="009F6FB0"/>
    <w:rsid w:val="009F7062"/>
    <w:rsid w:val="009F7674"/>
    <w:rsid w:val="009F7B96"/>
    <w:rsid w:val="00A002C3"/>
    <w:rsid w:val="00A02C84"/>
    <w:rsid w:val="00A03044"/>
    <w:rsid w:val="00A03166"/>
    <w:rsid w:val="00A0335C"/>
    <w:rsid w:val="00A03F9E"/>
    <w:rsid w:val="00A07788"/>
    <w:rsid w:val="00A07A4A"/>
    <w:rsid w:val="00A07B50"/>
    <w:rsid w:val="00A103C8"/>
    <w:rsid w:val="00A1040E"/>
    <w:rsid w:val="00A11B49"/>
    <w:rsid w:val="00A11DD4"/>
    <w:rsid w:val="00A125CD"/>
    <w:rsid w:val="00A12BA0"/>
    <w:rsid w:val="00A13389"/>
    <w:rsid w:val="00A1434D"/>
    <w:rsid w:val="00A14713"/>
    <w:rsid w:val="00A15199"/>
    <w:rsid w:val="00A1546B"/>
    <w:rsid w:val="00A156F7"/>
    <w:rsid w:val="00A164C7"/>
    <w:rsid w:val="00A16B40"/>
    <w:rsid w:val="00A16E4A"/>
    <w:rsid w:val="00A22935"/>
    <w:rsid w:val="00A22F72"/>
    <w:rsid w:val="00A23290"/>
    <w:rsid w:val="00A2419C"/>
    <w:rsid w:val="00A2630E"/>
    <w:rsid w:val="00A3224A"/>
    <w:rsid w:val="00A334F0"/>
    <w:rsid w:val="00A347FD"/>
    <w:rsid w:val="00A34802"/>
    <w:rsid w:val="00A3492D"/>
    <w:rsid w:val="00A354C9"/>
    <w:rsid w:val="00A370AB"/>
    <w:rsid w:val="00A378C3"/>
    <w:rsid w:val="00A41CC5"/>
    <w:rsid w:val="00A42A48"/>
    <w:rsid w:val="00A42E6E"/>
    <w:rsid w:val="00A42F53"/>
    <w:rsid w:val="00A43299"/>
    <w:rsid w:val="00A4374D"/>
    <w:rsid w:val="00A46571"/>
    <w:rsid w:val="00A467BA"/>
    <w:rsid w:val="00A50E9F"/>
    <w:rsid w:val="00A513E7"/>
    <w:rsid w:val="00A52375"/>
    <w:rsid w:val="00A545EF"/>
    <w:rsid w:val="00A5502B"/>
    <w:rsid w:val="00A55351"/>
    <w:rsid w:val="00A5639B"/>
    <w:rsid w:val="00A565CE"/>
    <w:rsid w:val="00A57E04"/>
    <w:rsid w:val="00A6049B"/>
    <w:rsid w:val="00A6164A"/>
    <w:rsid w:val="00A624B7"/>
    <w:rsid w:val="00A627B1"/>
    <w:rsid w:val="00A628B4"/>
    <w:rsid w:val="00A62A64"/>
    <w:rsid w:val="00A633AE"/>
    <w:rsid w:val="00A634C7"/>
    <w:rsid w:val="00A63DF8"/>
    <w:rsid w:val="00A65735"/>
    <w:rsid w:val="00A66100"/>
    <w:rsid w:val="00A6614E"/>
    <w:rsid w:val="00A672BE"/>
    <w:rsid w:val="00A675E5"/>
    <w:rsid w:val="00A67962"/>
    <w:rsid w:val="00A67D31"/>
    <w:rsid w:val="00A701BF"/>
    <w:rsid w:val="00A75513"/>
    <w:rsid w:val="00A758F4"/>
    <w:rsid w:val="00A7626A"/>
    <w:rsid w:val="00A8068B"/>
    <w:rsid w:val="00A80CE0"/>
    <w:rsid w:val="00A818FE"/>
    <w:rsid w:val="00A81EEF"/>
    <w:rsid w:val="00A83117"/>
    <w:rsid w:val="00A83159"/>
    <w:rsid w:val="00A85CD9"/>
    <w:rsid w:val="00A85CF2"/>
    <w:rsid w:val="00A85F3E"/>
    <w:rsid w:val="00A87941"/>
    <w:rsid w:val="00A87944"/>
    <w:rsid w:val="00A91AD8"/>
    <w:rsid w:val="00A92B75"/>
    <w:rsid w:val="00A93840"/>
    <w:rsid w:val="00A93D7D"/>
    <w:rsid w:val="00A9456B"/>
    <w:rsid w:val="00A94880"/>
    <w:rsid w:val="00A9596C"/>
    <w:rsid w:val="00A95D56"/>
    <w:rsid w:val="00A960DE"/>
    <w:rsid w:val="00A9618D"/>
    <w:rsid w:val="00A9699D"/>
    <w:rsid w:val="00A9739B"/>
    <w:rsid w:val="00A9755E"/>
    <w:rsid w:val="00AA0A9A"/>
    <w:rsid w:val="00AA1669"/>
    <w:rsid w:val="00AA2995"/>
    <w:rsid w:val="00AA4B67"/>
    <w:rsid w:val="00AA6180"/>
    <w:rsid w:val="00AA65FC"/>
    <w:rsid w:val="00AA6779"/>
    <w:rsid w:val="00AA727F"/>
    <w:rsid w:val="00AB1B17"/>
    <w:rsid w:val="00AB1BB8"/>
    <w:rsid w:val="00AB2542"/>
    <w:rsid w:val="00AB26AC"/>
    <w:rsid w:val="00AB2CAF"/>
    <w:rsid w:val="00AB5659"/>
    <w:rsid w:val="00AB5FF7"/>
    <w:rsid w:val="00AB74D2"/>
    <w:rsid w:val="00AC1530"/>
    <w:rsid w:val="00AC1B5C"/>
    <w:rsid w:val="00AC1CC4"/>
    <w:rsid w:val="00AC3FA7"/>
    <w:rsid w:val="00AC44D4"/>
    <w:rsid w:val="00AC460C"/>
    <w:rsid w:val="00AC4619"/>
    <w:rsid w:val="00AC5A4C"/>
    <w:rsid w:val="00AC68F7"/>
    <w:rsid w:val="00AC6C53"/>
    <w:rsid w:val="00AC7410"/>
    <w:rsid w:val="00AD0491"/>
    <w:rsid w:val="00AD0BEE"/>
    <w:rsid w:val="00AD125B"/>
    <w:rsid w:val="00AD258B"/>
    <w:rsid w:val="00AD2B6F"/>
    <w:rsid w:val="00AD35C4"/>
    <w:rsid w:val="00AD36A5"/>
    <w:rsid w:val="00AD521D"/>
    <w:rsid w:val="00AD5729"/>
    <w:rsid w:val="00AD5D1D"/>
    <w:rsid w:val="00AD689A"/>
    <w:rsid w:val="00AE410D"/>
    <w:rsid w:val="00AE475D"/>
    <w:rsid w:val="00AE6E79"/>
    <w:rsid w:val="00AE705D"/>
    <w:rsid w:val="00AE78E9"/>
    <w:rsid w:val="00AF249A"/>
    <w:rsid w:val="00AF2710"/>
    <w:rsid w:val="00AF2FE8"/>
    <w:rsid w:val="00AF4983"/>
    <w:rsid w:val="00AF61C1"/>
    <w:rsid w:val="00AF73D1"/>
    <w:rsid w:val="00AF7542"/>
    <w:rsid w:val="00B00DE2"/>
    <w:rsid w:val="00B01251"/>
    <w:rsid w:val="00B01595"/>
    <w:rsid w:val="00B0166D"/>
    <w:rsid w:val="00B03D1D"/>
    <w:rsid w:val="00B03FF7"/>
    <w:rsid w:val="00B0493E"/>
    <w:rsid w:val="00B05143"/>
    <w:rsid w:val="00B06FFD"/>
    <w:rsid w:val="00B07234"/>
    <w:rsid w:val="00B07CD6"/>
    <w:rsid w:val="00B07F77"/>
    <w:rsid w:val="00B10ED7"/>
    <w:rsid w:val="00B124E3"/>
    <w:rsid w:val="00B126A1"/>
    <w:rsid w:val="00B12855"/>
    <w:rsid w:val="00B150F7"/>
    <w:rsid w:val="00B15E9D"/>
    <w:rsid w:val="00B178A2"/>
    <w:rsid w:val="00B179EF"/>
    <w:rsid w:val="00B17D78"/>
    <w:rsid w:val="00B21D6D"/>
    <w:rsid w:val="00B22F1C"/>
    <w:rsid w:val="00B241E8"/>
    <w:rsid w:val="00B25998"/>
    <w:rsid w:val="00B26DCE"/>
    <w:rsid w:val="00B27AC1"/>
    <w:rsid w:val="00B30152"/>
    <w:rsid w:val="00B3053E"/>
    <w:rsid w:val="00B30ACA"/>
    <w:rsid w:val="00B31723"/>
    <w:rsid w:val="00B31D62"/>
    <w:rsid w:val="00B31ED7"/>
    <w:rsid w:val="00B320E6"/>
    <w:rsid w:val="00B329B7"/>
    <w:rsid w:val="00B32E6F"/>
    <w:rsid w:val="00B345D7"/>
    <w:rsid w:val="00B379DE"/>
    <w:rsid w:val="00B403C4"/>
    <w:rsid w:val="00B40BBA"/>
    <w:rsid w:val="00B4167F"/>
    <w:rsid w:val="00B43769"/>
    <w:rsid w:val="00B44488"/>
    <w:rsid w:val="00B45237"/>
    <w:rsid w:val="00B464D8"/>
    <w:rsid w:val="00B50557"/>
    <w:rsid w:val="00B505B3"/>
    <w:rsid w:val="00B505C0"/>
    <w:rsid w:val="00B505D5"/>
    <w:rsid w:val="00B52574"/>
    <w:rsid w:val="00B53518"/>
    <w:rsid w:val="00B55264"/>
    <w:rsid w:val="00B57409"/>
    <w:rsid w:val="00B6064E"/>
    <w:rsid w:val="00B615E4"/>
    <w:rsid w:val="00B61A13"/>
    <w:rsid w:val="00B62E33"/>
    <w:rsid w:val="00B64945"/>
    <w:rsid w:val="00B64F9C"/>
    <w:rsid w:val="00B660DC"/>
    <w:rsid w:val="00B67319"/>
    <w:rsid w:val="00B67333"/>
    <w:rsid w:val="00B6741A"/>
    <w:rsid w:val="00B6762E"/>
    <w:rsid w:val="00B67FA9"/>
    <w:rsid w:val="00B70D7B"/>
    <w:rsid w:val="00B71AA7"/>
    <w:rsid w:val="00B7485F"/>
    <w:rsid w:val="00B75038"/>
    <w:rsid w:val="00B753E5"/>
    <w:rsid w:val="00B75F45"/>
    <w:rsid w:val="00B760EA"/>
    <w:rsid w:val="00B765CD"/>
    <w:rsid w:val="00B76985"/>
    <w:rsid w:val="00B76C9B"/>
    <w:rsid w:val="00B77F88"/>
    <w:rsid w:val="00B801C8"/>
    <w:rsid w:val="00B801D6"/>
    <w:rsid w:val="00B81C46"/>
    <w:rsid w:val="00B8257C"/>
    <w:rsid w:val="00B8366A"/>
    <w:rsid w:val="00B846F3"/>
    <w:rsid w:val="00B848E0"/>
    <w:rsid w:val="00B8564D"/>
    <w:rsid w:val="00B85EF8"/>
    <w:rsid w:val="00B8750C"/>
    <w:rsid w:val="00B91559"/>
    <w:rsid w:val="00B9265E"/>
    <w:rsid w:val="00B93C7A"/>
    <w:rsid w:val="00B9471A"/>
    <w:rsid w:val="00B9487E"/>
    <w:rsid w:val="00B94AB6"/>
    <w:rsid w:val="00B95F81"/>
    <w:rsid w:val="00B961DA"/>
    <w:rsid w:val="00BA06E1"/>
    <w:rsid w:val="00BA0E5B"/>
    <w:rsid w:val="00BA13BD"/>
    <w:rsid w:val="00BA1900"/>
    <w:rsid w:val="00BA2A74"/>
    <w:rsid w:val="00BA2CA4"/>
    <w:rsid w:val="00BA4CE8"/>
    <w:rsid w:val="00BA4E2C"/>
    <w:rsid w:val="00BA5427"/>
    <w:rsid w:val="00BA5673"/>
    <w:rsid w:val="00BA68ED"/>
    <w:rsid w:val="00BA70DF"/>
    <w:rsid w:val="00BA71CB"/>
    <w:rsid w:val="00BB1EE9"/>
    <w:rsid w:val="00BB2532"/>
    <w:rsid w:val="00BB2C0C"/>
    <w:rsid w:val="00BB30FC"/>
    <w:rsid w:val="00BB3226"/>
    <w:rsid w:val="00BB44E2"/>
    <w:rsid w:val="00BB6A9F"/>
    <w:rsid w:val="00BB6D7E"/>
    <w:rsid w:val="00BB6DE8"/>
    <w:rsid w:val="00BB7364"/>
    <w:rsid w:val="00BB7927"/>
    <w:rsid w:val="00BC2F31"/>
    <w:rsid w:val="00BC49C6"/>
    <w:rsid w:val="00BC4D51"/>
    <w:rsid w:val="00BC5EF3"/>
    <w:rsid w:val="00BC6FF6"/>
    <w:rsid w:val="00BD4503"/>
    <w:rsid w:val="00BD5E34"/>
    <w:rsid w:val="00BD6336"/>
    <w:rsid w:val="00BD6586"/>
    <w:rsid w:val="00BD75B8"/>
    <w:rsid w:val="00BD78BA"/>
    <w:rsid w:val="00BD7DD0"/>
    <w:rsid w:val="00BE1C9A"/>
    <w:rsid w:val="00BE1D37"/>
    <w:rsid w:val="00BE31B9"/>
    <w:rsid w:val="00BE3387"/>
    <w:rsid w:val="00BE5E5E"/>
    <w:rsid w:val="00BE5EDD"/>
    <w:rsid w:val="00BE60AA"/>
    <w:rsid w:val="00BF287E"/>
    <w:rsid w:val="00BF3020"/>
    <w:rsid w:val="00BF462E"/>
    <w:rsid w:val="00BF5AB1"/>
    <w:rsid w:val="00BF7CDD"/>
    <w:rsid w:val="00C00392"/>
    <w:rsid w:val="00C00F5B"/>
    <w:rsid w:val="00C018CC"/>
    <w:rsid w:val="00C024C4"/>
    <w:rsid w:val="00C0411E"/>
    <w:rsid w:val="00C04776"/>
    <w:rsid w:val="00C0484B"/>
    <w:rsid w:val="00C04DA1"/>
    <w:rsid w:val="00C05B3C"/>
    <w:rsid w:val="00C062D9"/>
    <w:rsid w:val="00C063DF"/>
    <w:rsid w:val="00C06916"/>
    <w:rsid w:val="00C078A4"/>
    <w:rsid w:val="00C1160E"/>
    <w:rsid w:val="00C11B90"/>
    <w:rsid w:val="00C12FCF"/>
    <w:rsid w:val="00C13436"/>
    <w:rsid w:val="00C13E5A"/>
    <w:rsid w:val="00C1573D"/>
    <w:rsid w:val="00C15A79"/>
    <w:rsid w:val="00C171D6"/>
    <w:rsid w:val="00C17879"/>
    <w:rsid w:val="00C205BC"/>
    <w:rsid w:val="00C2064D"/>
    <w:rsid w:val="00C20661"/>
    <w:rsid w:val="00C234C9"/>
    <w:rsid w:val="00C24732"/>
    <w:rsid w:val="00C25404"/>
    <w:rsid w:val="00C2593D"/>
    <w:rsid w:val="00C25D74"/>
    <w:rsid w:val="00C32164"/>
    <w:rsid w:val="00C32603"/>
    <w:rsid w:val="00C3314B"/>
    <w:rsid w:val="00C33E62"/>
    <w:rsid w:val="00C354CB"/>
    <w:rsid w:val="00C35EBD"/>
    <w:rsid w:val="00C36601"/>
    <w:rsid w:val="00C3696E"/>
    <w:rsid w:val="00C36BAB"/>
    <w:rsid w:val="00C41298"/>
    <w:rsid w:val="00C415D3"/>
    <w:rsid w:val="00C41A98"/>
    <w:rsid w:val="00C42183"/>
    <w:rsid w:val="00C44CE6"/>
    <w:rsid w:val="00C44F74"/>
    <w:rsid w:val="00C45429"/>
    <w:rsid w:val="00C45CF4"/>
    <w:rsid w:val="00C46A3A"/>
    <w:rsid w:val="00C47389"/>
    <w:rsid w:val="00C47D71"/>
    <w:rsid w:val="00C505A9"/>
    <w:rsid w:val="00C50A66"/>
    <w:rsid w:val="00C5192B"/>
    <w:rsid w:val="00C53027"/>
    <w:rsid w:val="00C533F5"/>
    <w:rsid w:val="00C56F5A"/>
    <w:rsid w:val="00C57587"/>
    <w:rsid w:val="00C57EFE"/>
    <w:rsid w:val="00C6277E"/>
    <w:rsid w:val="00C649EB"/>
    <w:rsid w:val="00C64A07"/>
    <w:rsid w:val="00C6546A"/>
    <w:rsid w:val="00C66225"/>
    <w:rsid w:val="00C66570"/>
    <w:rsid w:val="00C674A2"/>
    <w:rsid w:val="00C71386"/>
    <w:rsid w:val="00C714D3"/>
    <w:rsid w:val="00C71652"/>
    <w:rsid w:val="00C71891"/>
    <w:rsid w:val="00C725A8"/>
    <w:rsid w:val="00C737A1"/>
    <w:rsid w:val="00C73AC0"/>
    <w:rsid w:val="00C74792"/>
    <w:rsid w:val="00C75417"/>
    <w:rsid w:val="00C7677E"/>
    <w:rsid w:val="00C77BA4"/>
    <w:rsid w:val="00C808D1"/>
    <w:rsid w:val="00C80C5A"/>
    <w:rsid w:val="00C836FC"/>
    <w:rsid w:val="00C86B86"/>
    <w:rsid w:val="00C8763B"/>
    <w:rsid w:val="00C900EE"/>
    <w:rsid w:val="00C91706"/>
    <w:rsid w:val="00C92786"/>
    <w:rsid w:val="00C92BC5"/>
    <w:rsid w:val="00C938C6"/>
    <w:rsid w:val="00C94330"/>
    <w:rsid w:val="00C94A5B"/>
    <w:rsid w:val="00C95BF6"/>
    <w:rsid w:val="00C96BDF"/>
    <w:rsid w:val="00C96C0E"/>
    <w:rsid w:val="00C9747A"/>
    <w:rsid w:val="00C97618"/>
    <w:rsid w:val="00C97BCF"/>
    <w:rsid w:val="00CA01C4"/>
    <w:rsid w:val="00CA0CE6"/>
    <w:rsid w:val="00CA2687"/>
    <w:rsid w:val="00CA3020"/>
    <w:rsid w:val="00CA3F27"/>
    <w:rsid w:val="00CA61C0"/>
    <w:rsid w:val="00CA710C"/>
    <w:rsid w:val="00CA7F81"/>
    <w:rsid w:val="00CB0831"/>
    <w:rsid w:val="00CB1D42"/>
    <w:rsid w:val="00CB1F06"/>
    <w:rsid w:val="00CB1F5B"/>
    <w:rsid w:val="00CB1F9E"/>
    <w:rsid w:val="00CB36A4"/>
    <w:rsid w:val="00CB5A32"/>
    <w:rsid w:val="00CB5A5C"/>
    <w:rsid w:val="00CB6011"/>
    <w:rsid w:val="00CB7761"/>
    <w:rsid w:val="00CC0988"/>
    <w:rsid w:val="00CC19AE"/>
    <w:rsid w:val="00CC1C44"/>
    <w:rsid w:val="00CC2246"/>
    <w:rsid w:val="00CC3314"/>
    <w:rsid w:val="00CC4317"/>
    <w:rsid w:val="00CC5319"/>
    <w:rsid w:val="00CD037D"/>
    <w:rsid w:val="00CD14E4"/>
    <w:rsid w:val="00CD1D26"/>
    <w:rsid w:val="00CD3177"/>
    <w:rsid w:val="00CD3C59"/>
    <w:rsid w:val="00CD481A"/>
    <w:rsid w:val="00CD48E5"/>
    <w:rsid w:val="00CD4CFA"/>
    <w:rsid w:val="00CD6EB7"/>
    <w:rsid w:val="00CE13B6"/>
    <w:rsid w:val="00CE2431"/>
    <w:rsid w:val="00CE3378"/>
    <w:rsid w:val="00CE3D5A"/>
    <w:rsid w:val="00CE687F"/>
    <w:rsid w:val="00CE7181"/>
    <w:rsid w:val="00CF0075"/>
    <w:rsid w:val="00CF095F"/>
    <w:rsid w:val="00CF11B4"/>
    <w:rsid w:val="00CF1B22"/>
    <w:rsid w:val="00CF2112"/>
    <w:rsid w:val="00CF247B"/>
    <w:rsid w:val="00CF3B73"/>
    <w:rsid w:val="00CF4D9E"/>
    <w:rsid w:val="00CF4F9C"/>
    <w:rsid w:val="00CF5C2F"/>
    <w:rsid w:val="00CF6B67"/>
    <w:rsid w:val="00CF78B9"/>
    <w:rsid w:val="00CF7922"/>
    <w:rsid w:val="00D005DF"/>
    <w:rsid w:val="00D00DC7"/>
    <w:rsid w:val="00D01D81"/>
    <w:rsid w:val="00D02734"/>
    <w:rsid w:val="00D04713"/>
    <w:rsid w:val="00D054F3"/>
    <w:rsid w:val="00D05BAC"/>
    <w:rsid w:val="00D102E0"/>
    <w:rsid w:val="00D105AC"/>
    <w:rsid w:val="00D108AF"/>
    <w:rsid w:val="00D1279C"/>
    <w:rsid w:val="00D12ABA"/>
    <w:rsid w:val="00D1341C"/>
    <w:rsid w:val="00D135F0"/>
    <w:rsid w:val="00D13B24"/>
    <w:rsid w:val="00D13D2C"/>
    <w:rsid w:val="00D140D2"/>
    <w:rsid w:val="00D151C8"/>
    <w:rsid w:val="00D154F7"/>
    <w:rsid w:val="00D1780C"/>
    <w:rsid w:val="00D20B99"/>
    <w:rsid w:val="00D21CDB"/>
    <w:rsid w:val="00D21E40"/>
    <w:rsid w:val="00D21F8D"/>
    <w:rsid w:val="00D22168"/>
    <w:rsid w:val="00D2434B"/>
    <w:rsid w:val="00D24F65"/>
    <w:rsid w:val="00D30041"/>
    <w:rsid w:val="00D352AA"/>
    <w:rsid w:val="00D42273"/>
    <w:rsid w:val="00D44B1F"/>
    <w:rsid w:val="00D45953"/>
    <w:rsid w:val="00D462C3"/>
    <w:rsid w:val="00D46611"/>
    <w:rsid w:val="00D469B6"/>
    <w:rsid w:val="00D4754F"/>
    <w:rsid w:val="00D479CD"/>
    <w:rsid w:val="00D5025B"/>
    <w:rsid w:val="00D50F47"/>
    <w:rsid w:val="00D51327"/>
    <w:rsid w:val="00D53C50"/>
    <w:rsid w:val="00D5441D"/>
    <w:rsid w:val="00D54A2F"/>
    <w:rsid w:val="00D565F5"/>
    <w:rsid w:val="00D5708D"/>
    <w:rsid w:val="00D57342"/>
    <w:rsid w:val="00D5798A"/>
    <w:rsid w:val="00D57F94"/>
    <w:rsid w:val="00D601B9"/>
    <w:rsid w:val="00D60392"/>
    <w:rsid w:val="00D60B75"/>
    <w:rsid w:val="00D619A9"/>
    <w:rsid w:val="00D61F9F"/>
    <w:rsid w:val="00D62361"/>
    <w:rsid w:val="00D63B6D"/>
    <w:rsid w:val="00D653A4"/>
    <w:rsid w:val="00D66B97"/>
    <w:rsid w:val="00D67591"/>
    <w:rsid w:val="00D70426"/>
    <w:rsid w:val="00D71A56"/>
    <w:rsid w:val="00D74405"/>
    <w:rsid w:val="00D77E73"/>
    <w:rsid w:val="00D8129D"/>
    <w:rsid w:val="00D817FA"/>
    <w:rsid w:val="00D81A8F"/>
    <w:rsid w:val="00D856C9"/>
    <w:rsid w:val="00D860A3"/>
    <w:rsid w:val="00D86137"/>
    <w:rsid w:val="00D87DEF"/>
    <w:rsid w:val="00D87E1F"/>
    <w:rsid w:val="00D87EDF"/>
    <w:rsid w:val="00D907D9"/>
    <w:rsid w:val="00D90F0D"/>
    <w:rsid w:val="00D90FC8"/>
    <w:rsid w:val="00D92D0F"/>
    <w:rsid w:val="00D9302B"/>
    <w:rsid w:val="00D93B99"/>
    <w:rsid w:val="00D94716"/>
    <w:rsid w:val="00D964B1"/>
    <w:rsid w:val="00D96B2A"/>
    <w:rsid w:val="00D97726"/>
    <w:rsid w:val="00DA0767"/>
    <w:rsid w:val="00DA1103"/>
    <w:rsid w:val="00DA2164"/>
    <w:rsid w:val="00DA3082"/>
    <w:rsid w:val="00DA3C30"/>
    <w:rsid w:val="00DA3F2F"/>
    <w:rsid w:val="00DA4709"/>
    <w:rsid w:val="00DA4E29"/>
    <w:rsid w:val="00DA5023"/>
    <w:rsid w:val="00DA59A1"/>
    <w:rsid w:val="00DB11AD"/>
    <w:rsid w:val="00DB209E"/>
    <w:rsid w:val="00DB42A2"/>
    <w:rsid w:val="00DB42E2"/>
    <w:rsid w:val="00DB4841"/>
    <w:rsid w:val="00DB4AB2"/>
    <w:rsid w:val="00DC03D8"/>
    <w:rsid w:val="00DC0A25"/>
    <w:rsid w:val="00DC13D4"/>
    <w:rsid w:val="00DC2311"/>
    <w:rsid w:val="00DC2E4C"/>
    <w:rsid w:val="00DC367D"/>
    <w:rsid w:val="00DC3EC8"/>
    <w:rsid w:val="00DC52A0"/>
    <w:rsid w:val="00DC5A58"/>
    <w:rsid w:val="00DC7791"/>
    <w:rsid w:val="00DD2F87"/>
    <w:rsid w:val="00DD4C99"/>
    <w:rsid w:val="00DD5235"/>
    <w:rsid w:val="00DD5B11"/>
    <w:rsid w:val="00DD68F6"/>
    <w:rsid w:val="00DD6974"/>
    <w:rsid w:val="00DD7184"/>
    <w:rsid w:val="00DE02B9"/>
    <w:rsid w:val="00DE0C4C"/>
    <w:rsid w:val="00DE1789"/>
    <w:rsid w:val="00DE3208"/>
    <w:rsid w:val="00DE79C4"/>
    <w:rsid w:val="00DF01F6"/>
    <w:rsid w:val="00DF082E"/>
    <w:rsid w:val="00DF2A38"/>
    <w:rsid w:val="00DF640B"/>
    <w:rsid w:val="00DF6665"/>
    <w:rsid w:val="00DF6A26"/>
    <w:rsid w:val="00E01B76"/>
    <w:rsid w:val="00E0353F"/>
    <w:rsid w:val="00E051C5"/>
    <w:rsid w:val="00E05AC7"/>
    <w:rsid w:val="00E05C29"/>
    <w:rsid w:val="00E05F68"/>
    <w:rsid w:val="00E101E8"/>
    <w:rsid w:val="00E1037A"/>
    <w:rsid w:val="00E111AD"/>
    <w:rsid w:val="00E137A1"/>
    <w:rsid w:val="00E16286"/>
    <w:rsid w:val="00E16E68"/>
    <w:rsid w:val="00E20379"/>
    <w:rsid w:val="00E2127B"/>
    <w:rsid w:val="00E22224"/>
    <w:rsid w:val="00E22B61"/>
    <w:rsid w:val="00E23519"/>
    <w:rsid w:val="00E235CF"/>
    <w:rsid w:val="00E238F0"/>
    <w:rsid w:val="00E241CE"/>
    <w:rsid w:val="00E2721F"/>
    <w:rsid w:val="00E30164"/>
    <w:rsid w:val="00E30585"/>
    <w:rsid w:val="00E3098A"/>
    <w:rsid w:val="00E30B4B"/>
    <w:rsid w:val="00E30C87"/>
    <w:rsid w:val="00E30D71"/>
    <w:rsid w:val="00E3197C"/>
    <w:rsid w:val="00E31E77"/>
    <w:rsid w:val="00E3276E"/>
    <w:rsid w:val="00E33908"/>
    <w:rsid w:val="00E33DE0"/>
    <w:rsid w:val="00E367A7"/>
    <w:rsid w:val="00E369DA"/>
    <w:rsid w:val="00E375DC"/>
    <w:rsid w:val="00E37674"/>
    <w:rsid w:val="00E3786F"/>
    <w:rsid w:val="00E37B87"/>
    <w:rsid w:val="00E401D2"/>
    <w:rsid w:val="00E4098D"/>
    <w:rsid w:val="00E4131C"/>
    <w:rsid w:val="00E44342"/>
    <w:rsid w:val="00E449AC"/>
    <w:rsid w:val="00E454B8"/>
    <w:rsid w:val="00E45BD5"/>
    <w:rsid w:val="00E4638E"/>
    <w:rsid w:val="00E473A9"/>
    <w:rsid w:val="00E53745"/>
    <w:rsid w:val="00E53ADB"/>
    <w:rsid w:val="00E53BDE"/>
    <w:rsid w:val="00E53F62"/>
    <w:rsid w:val="00E54BA6"/>
    <w:rsid w:val="00E562BF"/>
    <w:rsid w:val="00E5658A"/>
    <w:rsid w:val="00E56843"/>
    <w:rsid w:val="00E5697A"/>
    <w:rsid w:val="00E56AC0"/>
    <w:rsid w:val="00E57020"/>
    <w:rsid w:val="00E61983"/>
    <w:rsid w:val="00E61988"/>
    <w:rsid w:val="00E6218E"/>
    <w:rsid w:val="00E628A0"/>
    <w:rsid w:val="00E62B85"/>
    <w:rsid w:val="00E63442"/>
    <w:rsid w:val="00E63C14"/>
    <w:rsid w:val="00E64272"/>
    <w:rsid w:val="00E65FD2"/>
    <w:rsid w:val="00E6638A"/>
    <w:rsid w:val="00E707DC"/>
    <w:rsid w:val="00E70AB7"/>
    <w:rsid w:val="00E71429"/>
    <w:rsid w:val="00E7167F"/>
    <w:rsid w:val="00E71DB8"/>
    <w:rsid w:val="00E71E71"/>
    <w:rsid w:val="00E7294E"/>
    <w:rsid w:val="00E72BF4"/>
    <w:rsid w:val="00E72CD1"/>
    <w:rsid w:val="00E72D03"/>
    <w:rsid w:val="00E73656"/>
    <w:rsid w:val="00E74D19"/>
    <w:rsid w:val="00E74D95"/>
    <w:rsid w:val="00E75CAC"/>
    <w:rsid w:val="00E76CC3"/>
    <w:rsid w:val="00E777CE"/>
    <w:rsid w:val="00E8041E"/>
    <w:rsid w:val="00E8055A"/>
    <w:rsid w:val="00E80F77"/>
    <w:rsid w:val="00E8192F"/>
    <w:rsid w:val="00E844CC"/>
    <w:rsid w:val="00E844D2"/>
    <w:rsid w:val="00E84558"/>
    <w:rsid w:val="00E8459A"/>
    <w:rsid w:val="00E87E86"/>
    <w:rsid w:val="00E90AA7"/>
    <w:rsid w:val="00E90FDF"/>
    <w:rsid w:val="00E91518"/>
    <w:rsid w:val="00E91EDC"/>
    <w:rsid w:val="00E91FAB"/>
    <w:rsid w:val="00E92F67"/>
    <w:rsid w:val="00E943F8"/>
    <w:rsid w:val="00E951C8"/>
    <w:rsid w:val="00E95B91"/>
    <w:rsid w:val="00EA1CE2"/>
    <w:rsid w:val="00EA28E2"/>
    <w:rsid w:val="00EA3069"/>
    <w:rsid w:val="00EA30C5"/>
    <w:rsid w:val="00EA43BE"/>
    <w:rsid w:val="00EA610B"/>
    <w:rsid w:val="00EA626D"/>
    <w:rsid w:val="00EA63F5"/>
    <w:rsid w:val="00EA6B97"/>
    <w:rsid w:val="00EB0A6F"/>
    <w:rsid w:val="00EB12E2"/>
    <w:rsid w:val="00EB1E8D"/>
    <w:rsid w:val="00EB2052"/>
    <w:rsid w:val="00EB4A77"/>
    <w:rsid w:val="00EB5778"/>
    <w:rsid w:val="00EB6050"/>
    <w:rsid w:val="00EC05C6"/>
    <w:rsid w:val="00EC0797"/>
    <w:rsid w:val="00EC154D"/>
    <w:rsid w:val="00EC1BF4"/>
    <w:rsid w:val="00EC39A3"/>
    <w:rsid w:val="00EC414B"/>
    <w:rsid w:val="00EC55D4"/>
    <w:rsid w:val="00EC6648"/>
    <w:rsid w:val="00EC6F53"/>
    <w:rsid w:val="00ED0583"/>
    <w:rsid w:val="00ED1AE0"/>
    <w:rsid w:val="00ED2EEC"/>
    <w:rsid w:val="00ED3423"/>
    <w:rsid w:val="00ED3FC9"/>
    <w:rsid w:val="00ED41CA"/>
    <w:rsid w:val="00ED481D"/>
    <w:rsid w:val="00ED5A68"/>
    <w:rsid w:val="00ED5B66"/>
    <w:rsid w:val="00ED5F8B"/>
    <w:rsid w:val="00ED6C99"/>
    <w:rsid w:val="00ED6DD2"/>
    <w:rsid w:val="00ED7862"/>
    <w:rsid w:val="00ED7D46"/>
    <w:rsid w:val="00EE0F2A"/>
    <w:rsid w:val="00EE1477"/>
    <w:rsid w:val="00EE18C3"/>
    <w:rsid w:val="00EE1E96"/>
    <w:rsid w:val="00EE257D"/>
    <w:rsid w:val="00EE25F8"/>
    <w:rsid w:val="00EE2714"/>
    <w:rsid w:val="00EE2D20"/>
    <w:rsid w:val="00EE3D73"/>
    <w:rsid w:val="00EE4A67"/>
    <w:rsid w:val="00EE718B"/>
    <w:rsid w:val="00EE7F2F"/>
    <w:rsid w:val="00EF0455"/>
    <w:rsid w:val="00EF0A4F"/>
    <w:rsid w:val="00EF163E"/>
    <w:rsid w:val="00EF1907"/>
    <w:rsid w:val="00EF2220"/>
    <w:rsid w:val="00EF3884"/>
    <w:rsid w:val="00EF5636"/>
    <w:rsid w:val="00EF5CA4"/>
    <w:rsid w:val="00EF655F"/>
    <w:rsid w:val="00EF6DB5"/>
    <w:rsid w:val="00EF6E35"/>
    <w:rsid w:val="00EF7163"/>
    <w:rsid w:val="00F00761"/>
    <w:rsid w:val="00F00CB5"/>
    <w:rsid w:val="00F03182"/>
    <w:rsid w:val="00F0325E"/>
    <w:rsid w:val="00F05568"/>
    <w:rsid w:val="00F06115"/>
    <w:rsid w:val="00F0614E"/>
    <w:rsid w:val="00F06FAF"/>
    <w:rsid w:val="00F07512"/>
    <w:rsid w:val="00F10EB8"/>
    <w:rsid w:val="00F134EF"/>
    <w:rsid w:val="00F14470"/>
    <w:rsid w:val="00F15EE3"/>
    <w:rsid w:val="00F162FF"/>
    <w:rsid w:val="00F16BA0"/>
    <w:rsid w:val="00F17BD8"/>
    <w:rsid w:val="00F21D0D"/>
    <w:rsid w:val="00F22B6C"/>
    <w:rsid w:val="00F2361C"/>
    <w:rsid w:val="00F23C49"/>
    <w:rsid w:val="00F24436"/>
    <w:rsid w:val="00F24613"/>
    <w:rsid w:val="00F26D95"/>
    <w:rsid w:val="00F26F43"/>
    <w:rsid w:val="00F2730F"/>
    <w:rsid w:val="00F27707"/>
    <w:rsid w:val="00F30147"/>
    <w:rsid w:val="00F3139D"/>
    <w:rsid w:val="00F31C40"/>
    <w:rsid w:val="00F33CB6"/>
    <w:rsid w:val="00F3406D"/>
    <w:rsid w:val="00F34A1A"/>
    <w:rsid w:val="00F35118"/>
    <w:rsid w:val="00F35310"/>
    <w:rsid w:val="00F35DA8"/>
    <w:rsid w:val="00F371C7"/>
    <w:rsid w:val="00F411FA"/>
    <w:rsid w:val="00F42317"/>
    <w:rsid w:val="00F44E9C"/>
    <w:rsid w:val="00F463F1"/>
    <w:rsid w:val="00F47894"/>
    <w:rsid w:val="00F509B3"/>
    <w:rsid w:val="00F50B24"/>
    <w:rsid w:val="00F5102A"/>
    <w:rsid w:val="00F5114B"/>
    <w:rsid w:val="00F51261"/>
    <w:rsid w:val="00F51C37"/>
    <w:rsid w:val="00F529AE"/>
    <w:rsid w:val="00F5330E"/>
    <w:rsid w:val="00F545A2"/>
    <w:rsid w:val="00F547F3"/>
    <w:rsid w:val="00F568A6"/>
    <w:rsid w:val="00F56F3C"/>
    <w:rsid w:val="00F6023D"/>
    <w:rsid w:val="00F60943"/>
    <w:rsid w:val="00F6137C"/>
    <w:rsid w:val="00F6172B"/>
    <w:rsid w:val="00F62127"/>
    <w:rsid w:val="00F63F1B"/>
    <w:rsid w:val="00F64602"/>
    <w:rsid w:val="00F65859"/>
    <w:rsid w:val="00F658DD"/>
    <w:rsid w:val="00F662B6"/>
    <w:rsid w:val="00F665A2"/>
    <w:rsid w:val="00F67A5B"/>
    <w:rsid w:val="00F7067A"/>
    <w:rsid w:val="00F70DC2"/>
    <w:rsid w:val="00F73959"/>
    <w:rsid w:val="00F8123B"/>
    <w:rsid w:val="00F816A3"/>
    <w:rsid w:val="00F835B4"/>
    <w:rsid w:val="00F84041"/>
    <w:rsid w:val="00F84AE1"/>
    <w:rsid w:val="00F851E0"/>
    <w:rsid w:val="00F8522D"/>
    <w:rsid w:val="00F85885"/>
    <w:rsid w:val="00F86112"/>
    <w:rsid w:val="00F86D23"/>
    <w:rsid w:val="00F8762F"/>
    <w:rsid w:val="00F90253"/>
    <w:rsid w:val="00F9119A"/>
    <w:rsid w:val="00F9191A"/>
    <w:rsid w:val="00F9280D"/>
    <w:rsid w:val="00F938C6"/>
    <w:rsid w:val="00F97F1E"/>
    <w:rsid w:val="00FA08ED"/>
    <w:rsid w:val="00FA3DAE"/>
    <w:rsid w:val="00FA44CB"/>
    <w:rsid w:val="00FA4F1E"/>
    <w:rsid w:val="00FA5175"/>
    <w:rsid w:val="00FA564D"/>
    <w:rsid w:val="00FA5867"/>
    <w:rsid w:val="00FA5A21"/>
    <w:rsid w:val="00FA5FFB"/>
    <w:rsid w:val="00FB01BE"/>
    <w:rsid w:val="00FB08C7"/>
    <w:rsid w:val="00FB297A"/>
    <w:rsid w:val="00FB327C"/>
    <w:rsid w:val="00FB332D"/>
    <w:rsid w:val="00FB35B3"/>
    <w:rsid w:val="00FB476C"/>
    <w:rsid w:val="00FB50B3"/>
    <w:rsid w:val="00FB6BF9"/>
    <w:rsid w:val="00FB6EB3"/>
    <w:rsid w:val="00FC16B5"/>
    <w:rsid w:val="00FC2791"/>
    <w:rsid w:val="00FC2854"/>
    <w:rsid w:val="00FC40FE"/>
    <w:rsid w:val="00FC6861"/>
    <w:rsid w:val="00FC6FBC"/>
    <w:rsid w:val="00FC764E"/>
    <w:rsid w:val="00FC7A10"/>
    <w:rsid w:val="00FC7BB0"/>
    <w:rsid w:val="00FD0660"/>
    <w:rsid w:val="00FD1893"/>
    <w:rsid w:val="00FD1D97"/>
    <w:rsid w:val="00FD22AB"/>
    <w:rsid w:val="00FD244C"/>
    <w:rsid w:val="00FD4BC7"/>
    <w:rsid w:val="00FD6439"/>
    <w:rsid w:val="00FD7396"/>
    <w:rsid w:val="00FE0C03"/>
    <w:rsid w:val="00FE1946"/>
    <w:rsid w:val="00FE3842"/>
    <w:rsid w:val="00FE5742"/>
    <w:rsid w:val="00FE72C1"/>
    <w:rsid w:val="00FF0F83"/>
    <w:rsid w:val="00FF1E88"/>
    <w:rsid w:val="00FF2BEC"/>
    <w:rsid w:val="00FF32E2"/>
    <w:rsid w:val="00FF3709"/>
    <w:rsid w:val="00FF3972"/>
    <w:rsid w:val="00FF40A6"/>
    <w:rsid w:val="00FF46B9"/>
    <w:rsid w:val="00FF50F9"/>
    <w:rsid w:val="00FF5142"/>
    <w:rsid w:val="00FF5870"/>
    <w:rsid w:val="00FF5EB4"/>
    <w:rsid w:val="00FF63EF"/>
    <w:rsid w:val="00FF7B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096670C1"/>
  <w15:chartTrackingRefBased/>
  <w15:docId w15:val="{64796252-1A4D-46AC-A039-02289EB9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uiPriority w:val="9"/>
    <w:qFormat/>
    <w:rsid w:val="007C620E"/>
    <w:pPr>
      <w:keepNext/>
      <w:keepLines/>
      <w:numPr>
        <w:numId w:val="1"/>
      </w:numPr>
      <w:spacing w:before="360" w:after="360"/>
      <w:outlineLvl w:val="0"/>
    </w:pPr>
    <w:rPr>
      <w:rFonts w:eastAsiaTheme="majorEastAsia" w:cstheme="majorBidi"/>
      <w:color w:val="1A7466" w:themeColor="text2"/>
      <w:sz w:val="24"/>
      <w:szCs w:val="24"/>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ind w:left="1021" w:hanging="1021"/>
      <w:outlineLvl w:val="2"/>
    </w:pPr>
  </w:style>
  <w:style w:type="paragraph" w:styleId="Nagwek4">
    <w:name w:val="heading 4"/>
    <w:basedOn w:val="Styl3"/>
    <w:next w:val="Normalny"/>
    <w:link w:val="Nagwek4Znak"/>
    <w:uiPriority w:val="9"/>
    <w:unhideWhenUsed/>
    <w:qFormat/>
    <w:rsid w:val="000552E0"/>
    <w:pPr>
      <w:spacing w:before="40"/>
      <w:ind w:left="1021" w:hanging="1021"/>
      <w:outlineLvl w:val="3"/>
    </w:pPr>
    <w:rPr>
      <w:i/>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5"/>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7C620E"/>
    <w:rPr>
      <w:rFonts w:eastAsiaTheme="majorEastAsia" w:cstheme="majorBidi"/>
      <w:color w:val="1A7466" w:themeColor="text2"/>
      <w:sz w:val="24"/>
      <w:szCs w:val="24"/>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3C1D71"/>
    <w:pPr>
      <w:numPr>
        <w:ilvl w:val="0"/>
        <w:numId w:val="0"/>
      </w:numPr>
      <w:spacing w:before="240"/>
      <w:ind w:left="1701"/>
    </w:pPr>
    <w:rPr>
      <w:rFonts w:asciiTheme="minorHAnsi" w:hAnsiTheme="minorHAnsi"/>
      <w:iCs/>
      <w:szCs w:val="18"/>
    </w:rPr>
  </w:style>
  <w:style w:type="paragraph" w:customStyle="1" w:styleId="Styl3">
    <w:name w:val="Styl3"/>
    <w:basedOn w:val="Styl2"/>
    <w:link w:val="Styl3Znak"/>
    <w:autoRedefine/>
    <w:qFormat/>
    <w:rsid w:val="00475BEA"/>
    <w:pPr>
      <w:spacing w:before="0" w:after="0"/>
      <w:ind w:left="2552"/>
    </w:pPr>
  </w:style>
  <w:style w:type="character" w:customStyle="1" w:styleId="Styl2Znak">
    <w:name w:val="Styl2 Znak"/>
    <w:basedOn w:val="Nagwek2Znak"/>
    <w:link w:val="Styl2"/>
    <w:rsid w:val="003C1D71"/>
    <w:rPr>
      <w:rFonts w:ascii="Verdana" w:eastAsiaTheme="majorEastAsia" w:hAnsi="Verdana" w:cstheme="majorBidi"/>
      <w:iCs/>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475BEA"/>
    <w:rPr>
      <w:rFonts w:ascii="Verdana" w:eastAsiaTheme="majorEastAsia" w:hAnsi="Verdana" w:cstheme="majorBidi"/>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1_literowka,Literowanie,Punktowanie,1) AaA,RR PGE Akapit z listą,1_literowka Znak Znak,Literowanie Znak Znak,RR PGE Akapit z listą Znak Znak,Styl 1,lp1,List Paragraph1,List Paragraph2,ISCG Numerowanie,Akapit z listą;1_literowka"/>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364DCA"/>
    <w:rPr>
      <w:sz w:val="18"/>
    </w:rPr>
  </w:style>
  <w:style w:type="paragraph" w:styleId="Poprawka">
    <w:name w:val="Revision"/>
    <w:hidden/>
    <w:uiPriority w:val="99"/>
    <w:semiHidden/>
    <w:rsid w:val="0078562A"/>
    <w:pPr>
      <w:spacing w:after="0"/>
    </w:pPr>
    <w:rPr>
      <w:sz w:val="18"/>
    </w:rPr>
  </w:style>
  <w:style w:type="character" w:styleId="Nierozpoznanawzmianka">
    <w:name w:val="Unresolved Mention"/>
    <w:basedOn w:val="Domylnaczcionkaakapitu"/>
    <w:uiPriority w:val="99"/>
    <w:semiHidden/>
    <w:unhideWhenUsed/>
    <w:rsid w:val="0078562A"/>
    <w:rPr>
      <w:color w:val="605E5C"/>
      <w:shd w:val="clear" w:color="auto" w:fill="E1DFDD"/>
    </w:rPr>
  </w:style>
  <w:style w:type="character" w:styleId="UyteHipercze">
    <w:name w:val="FollowedHyperlink"/>
    <w:basedOn w:val="Domylnaczcionkaakapitu"/>
    <w:uiPriority w:val="99"/>
    <w:semiHidden/>
    <w:unhideWhenUsed/>
    <w:rsid w:val="004F4DA3"/>
    <w:rPr>
      <w:color w:val="7297CE"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4251">
      <w:bodyDiv w:val="1"/>
      <w:marLeft w:val="0"/>
      <w:marRight w:val="0"/>
      <w:marTop w:val="0"/>
      <w:marBottom w:val="0"/>
      <w:divBdr>
        <w:top w:val="none" w:sz="0" w:space="0" w:color="auto"/>
        <w:left w:val="none" w:sz="0" w:space="0" w:color="auto"/>
        <w:bottom w:val="none" w:sz="0" w:space="0" w:color="auto"/>
        <w:right w:val="none" w:sz="0" w:space="0" w:color="auto"/>
      </w:divBdr>
    </w:div>
    <w:div w:id="719135146">
      <w:bodyDiv w:val="1"/>
      <w:marLeft w:val="0"/>
      <w:marRight w:val="0"/>
      <w:marTop w:val="0"/>
      <w:marBottom w:val="0"/>
      <w:divBdr>
        <w:top w:val="none" w:sz="0" w:space="0" w:color="auto"/>
        <w:left w:val="none" w:sz="0" w:space="0" w:color="auto"/>
        <w:bottom w:val="none" w:sz="0" w:space="0" w:color="auto"/>
        <w:right w:val="none" w:sz="0" w:space="0" w:color="auto"/>
      </w:divBdr>
    </w:div>
    <w:div w:id="783574747">
      <w:bodyDiv w:val="1"/>
      <w:marLeft w:val="0"/>
      <w:marRight w:val="0"/>
      <w:marTop w:val="0"/>
      <w:marBottom w:val="0"/>
      <w:divBdr>
        <w:top w:val="none" w:sz="0" w:space="0" w:color="auto"/>
        <w:left w:val="none" w:sz="0" w:space="0" w:color="auto"/>
        <w:bottom w:val="none" w:sz="0" w:space="0" w:color="auto"/>
        <w:right w:val="none" w:sz="0" w:space="0" w:color="auto"/>
      </w:divBdr>
    </w:div>
    <w:div w:id="1256864723">
      <w:bodyDiv w:val="1"/>
      <w:marLeft w:val="0"/>
      <w:marRight w:val="0"/>
      <w:marTop w:val="0"/>
      <w:marBottom w:val="0"/>
      <w:divBdr>
        <w:top w:val="none" w:sz="0" w:space="0" w:color="auto"/>
        <w:left w:val="none" w:sz="0" w:space="0" w:color="auto"/>
        <w:bottom w:val="none" w:sz="0" w:space="0" w:color="auto"/>
        <w:right w:val="none" w:sz="0" w:space="0" w:color="auto"/>
      </w:divBdr>
    </w:div>
    <w:div w:id="1638681744">
      <w:bodyDiv w:val="1"/>
      <w:marLeft w:val="0"/>
      <w:marRight w:val="0"/>
      <w:marTop w:val="0"/>
      <w:marBottom w:val="0"/>
      <w:divBdr>
        <w:top w:val="none" w:sz="0" w:space="0" w:color="auto"/>
        <w:left w:val="none" w:sz="0" w:space="0" w:color="auto"/>
        <w:bottom w:val="none" w:sz="0" w:space="0" w:color="auto"/>
        <w:right w:val="none" w:sz="0" w:space="0" w:color="auto"/>
      </w:divBdr>
    </w:div>
    <w:div w:id="1712724283">
      <w:bodyDiv w:val="1"/>
      <w:marLeft w:val="0"/>
      <w:marRight w:val="0"/>
      <w:marTop w:val="0"/>
      <w:marBottom w:val="0"/>
      <w:divBdr>
        <w:top w:val="none" w:sz="0" w:space="0" w:color="auto"/>
        <w:left w:val="none" w:sz="0" w:space="0" w:color="auto"/>
        <w:bottom w:val="none" w:sz="0" w:space="0" w:color="auto"/>
        <w:right w:val="none" w:sz="0" w:space="0" w:color="auto"/>
      </w:divBdr>
    </w:div>
    <w:div w:id="1864173791">
      <w:bodyDiv w:val="1"/>
      <w:marLeft w:val="0"/>
      <w:marRight w:val="0"/>
      <w:marTop w:val="0"/>
      <w:marBottom w:val="0"/>
      <w:divBdr>
        <w:top w:val="none" w:sz="0" w:space="0" w:color="auto"/>
        <w:left w:val="none" w:sz="0" w:space="0" w:color="auto"/>
        <w:bottom w:val="none" w:sz="0" w:space="0" w:color="auto"/>
        <w:right w:val="none" w:sz="0" w:space="0" w:color="auto"/>
      </w:divBdr>
    </w:div>
    <w:div w:id="205314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3ADBC44E003174B8F3FC34F6BB6B066" ma:contentTypeVersion="2" ma:contentTypeDescription="Utwórz nowy dokument." ma:contentTypeScope="" ma:versionID="1e3f72cc5d8e837e7f2615e07608f81c">
  <xsd:schema xmlns:xsd="http://www.w3.org/2001/XMLSchema" xmlns:xs="http://www.w3.org/2001/XMLSchema" xmlns:p="http://schemas.microsoft.com/office/2006/metadata/properties" xmlns:ns2="83f8d2ee-b466-4997-912e-21fde6cb3aa2" targetNamespace="http://schemas.microsoft.com/office/2006/metadata/properties" ma:root="true" ma:fieldsID="ef75ee9e1df288050dbba79bc5937b8f" ns2:_="">
    <xsd:import namespace="83f8d2ee-b466-4997-912e-21fde6cb3aa2"/>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8d2ee-b466-4997-912e-21fde6cb3aa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F80B87-E717-4764-9FBD-1038DA398C1E}">
  <ds:schemaRefs>
    <ds:schemaRef ds:uri="http://schemas.microsoft.com/sharepoint/v3/contenttype/forms"/>
  </ds:schemaRefs>
</ds:datastoreItem>
</file>

<file path=customXml/itemProps2.xml><?xml version="1.0" encoding="utf-8"?>
<ds:datastoreItem xmlns:ds="http://schemas.openxmlformats.org/officeDocument/2006/customXml" ds:itemID="{9DAC8127-4044-48F9-AF10-D5F8A81A9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8d2ee-b466-4997-912e-21fde6cb3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1D4A8-D72D-4F7A-99D1-ED9D373F651B}">
  <ds:schemaRefs>
    <ds:schemaRef ds:uri="http://schemas.openxmlformats.org/officeDocument/2006/bibliography"/>
  </ds:schemaRefs>
</ds:datastoreItem>
</file>

<file path=customXml/itemProps4.xml><?xml version="1.0" encoding="utf-8"?>
<ds:datastoreItem xmlns:ds="http://schemas.openxmlformats.org/officeDocument/2006/customXml" ds:itemID="{74B688BF-08DD-491E-A68F-1C5A7EF15D4A}">
  <ds:schemaRefs>
    <ds:schemaRef ds:uri="http://purl.org/dc/elements/1.1/"/>
    <ds:schemaRef ds:uri="http://purl.org/dc/dcmitype/"/>
    <ds:schemaRef ds:uri="http://schemas.microsoft.com/office/2006/documentManagement/types"/>
    <ds:schemaRef ds:uri="http://www.w3.org/XML/1998/namespace"/>
    <ds:schemaRef ds:uri="83f8d2ee-b466-4997-912e-21fde6cb3aa2"/>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WZÓR SWZ NZ_02 12 2024</Template>
  <TotalTime>115</TotalTime>
  <Pages>12</Pages>
  <Words>2967</Words>
  <Characters>17807</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Gorczyca Jakub [PGE S.A.]</cp:lastModifiedBy>
  <cp:revision>38</cp:revision>
  <cp:lastPrinted>2026-02-12T11:13:00Z</cp:lastPrinted>
  <dcterms:created xsi:type="dcterms:W3CDTF">2026-04-01T09:13:00Z</dcterms:created>
  <dcterms:modified xsi:type="dcterms:W3CDTF">2026-04-03T07:55:00Z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0x01010043ADBC44E003174B8F3FC34F6BB6B066</vt:lpwstr>
  </property>
  <property fmtid="{D5CDD505-2E9C-101B-9397-08002B2CF9AE}" pid="3" name="MSIP_Label_66b5d990-821a-4d41-b503-280f184b2126_Enabled">
    <vt:lpwstr>true</vt:lpwstr>
  </property>
  <property fmtid="{D5CDD505-2E9C-101B-9397-08002B2CF9AE}" pid="4" name="MSIP_Label_66b5d990-821a-4d41-b503-280f184b2126_SetDate">
    <vt:lpwstr>2026-04-03T07:55:45Z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2d48b3e7-9e70-41cf-8ac3-f6dff676cab8</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